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CD4" w:rsidRPr="004F0C1F" w:rsidRDefault="00EE1CD4" w:rsidP="006243ED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Предмет «География»</w:t>
      </w:r>
    </w:p>
    <w:p w:rsidR="00EE1CD4" w:rsidRDefault="00EE1CD4" w:rsidP="006243ED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EE1CD4" w:rsidRPr="004F0C1F" w:rsidRDefault="00EE1CD4" w:rsidP="006243ED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7D3407">
        <w:rPr>
          <w:rFonts w:ascii="Times New Roman" w:hAnsi="Times New Roman" w:cs="Times New Roman"/>
          <w:sz w:val="20"/>
          <w:szCs w:val="20"/>
        </w:rPr>
        <w:t>База заданий РЭШ</w:t>
      </w:r>
      <w:r w:rsidRPr="00E84C0D">
        <w:rPr>
          <w:rFonts w:ascii="Times New Roman" w:hAnsi="Times New Roman" w:cs="Times New Roman"/>
        </w:rPr>
        <w:t>resh.edu.ru</w:t>
      </w:r>
      <w:r>
        <w:rPr>
          <w:rFonts w:ascii="Times New Roman" w:hAnsi="Times New Roman" w:cs="Times New Roman"/>
          <w:sz w:val="20"/>
          <w:szCs w:val="20"/>
        </w:rPr>
        <w:t xml:space="preserve"> / </w:t>
      </w:r>
      <w:r w:rsidRPr="007D3407">
        <w:rPr>
          <w:rFonts w:ascii="Times New Roman" w:hAnsi="Times New Roman" w:cs="Times New Roman"/>
          <w:color w:val="000000"/>
          <w:sz w:val="20"/>
          <w:szCs w:val="20"/>
          <w:lang w:eastAsia="en-US"/>
        </w:rPr>
        <w:t>Из пособия Банка заданий по предмету «</w:t>
      </w:r>
      <w:r>
        <w:rPr>
          <w:rFonts w:ascii="Times New Roman" w:hAnsi="Times New Roman" w:cs="Times New Roman"/>
          <w:color w:val="000000"/>
          <w:sz w:val="20"/>
          <w:szCs w:val="20"/>
          <w:lang w:eastAsia="en-US"/>
        </w:rPr>
        <w:t>География</w:t>
      </w:r>
      <w:r w:rsidRPr="007D3407">
        <w:rPr>
          <w:rFonts w:ascii="Times New Roman" w:hAnsi="Times New Roman" w:cs="Times New Roman"/>
          <w:color w:val="000000"/>
          <w:sz w:val="20"/>
          <w:szCs w:val="20"/>
          <w:lang w:eastAsia="en-US"/>
        </w:rPr>
        <w:t xml:space="preserve">» </w:t>
      </w:r>
      <w:r w:rsidRPr="007D3407">
        <w:rPr>
          <w:rFonts w:ascii="Times New Roman" w:hAnsi="Times New Roman" w:cs="Times New Roman"/>
          <w:sz w:val="20"/>
          <w:szCs w:val="20"/>
          <w:lang w:eastAsia="en-US"/>
        </w:rPr>
        <w:t xml:space="preserve">ФГБНУ «Институт стратегии развития образования», 2024 </w:t>
      </w:r>
      <w:bookmarkStart w:id="0" w:name="_Hlk183979902"/>
      <w:r>
        <w:rPr>
          <w:rFonts w:ascii="Times New Roman" w:hAnsi="Times New Roman" w:cs="Times New Roman"/>
          <w:sz w:val="20"/>
          <w:szCs w:val="20"/>
          <w:lang w:val="en-US"/>
        </w:rPr>
        <w:fldChar w:fldCharType="begin"/>
      </w:r>
      <w:r>
        <w:rPr>
          <w:rFonts w:ascii="Times New Roman" w:hAnsi="Times New Roman" w:cs="Times New Roman"/>
          <w:sz w:val="20"/>
          <w:szCs w:val="20"/>
          <w:lang w:val="en-US"/>
        </w:rPr>
        <w:instrText>HYPERLINK</w:instrText>
      </w:r>
      <w:r w:rsidRPr="004F0C1F">
        <w:rPr>
          <w:rFonts w:ascii="Times New Roman" w:hAnsi="Times New Roman" w:cs="Times New Roman"/>
          <w:sz w:val="20"/>
          <w:szCs w:val="20"/>
        </w:rPr>
        <w:instrText xml:space="preserve"> "</w:instrText>
      </w:r>
      <w:r w:rsidRPr="007D3407">
        <w:rPr>
          <w:rFonts w:ascii="Times New Roman" w:hAnsi="Times New Roman" w:cs="Times New Roman"/>
          <w:sz w:val="20"/>
          <w:szCs w:val="20"/>
          <w:lang w:val="en-US"/>
        </w:rPr>
        <w:instrText>https</w:instrText>
      </w:r>
      <w:r w:rsidRPr="007D3407">
        <w:rPr>
          <w:rFonts w:ascii="Times New Roman" w:hAnsi="Times New Roman" w:cs="Times New Roman"/>
          <w:sz w:val="20"/>
          <w:szCs w:val="20"/>
        </w:rPr>
        <w:instrText>://</w:instrText>
      </w:r>
      <w:r w:rsidRPr="007D3407">
        <w:rPr>
          <w:rFonts w:ascii="Times New Roman" w:hAnsi="Times New Roman" w:cs="Times New Roman"/>
          <w:sz w:val="20"/>
          <w:szCs w:val="20"/>
          <w:lang w:val="en-US"/>
        </w:rPr>
        <w:instrText>instrao</w:instrText>
      </w:r>
      <w:r w:rsidRPr="007D3407">
        <w:rPr>
          <w:rFonts w:ascii="Times New Roman" w:hAnsi="Times New Roman" w:cs="Times New Roman"/>
          <w:sz w:val="20"/>
          <w:szCs w:val="20"/>
        </w:rPr>
        <w:instrText>.</w:instrText>
      </w:r>
      <w:r w:rsidRPr="007D3407">
        <w:rPr>
          <w:rFonts w:ascii="Times New Roman" w:hAnsi="Times New Roman" w:cs="Times New Roman"/>
          <w:sz w:val="20"/>
          <w:szCs w:val="20"/>
          <w:lang w:val="en-US"/>
        </w:rPr>
        <w:instrText>ru</w:instrText>
      </w:r>
      <w:r w:rsidRPr="004F0C1F">
        <w:rPr>
          <w:rFonts w:ascii="Times New Roman" w:hAnsi="Times New Roman" w:cs="Times New Roman"/>
          <w:sz w:val="20"/>
          <w:szCs w:val="20"/>
        </w:rPr>
        <w:instrText xml:space="preserve">" </w:instrText>
      </w:r>
      <w:r w:rsidRPr="00F151C1">
        <w:rPr>
          <w:rFonts w:ascii="Times New Roman" w:hAnsi="Times New Roman" w:cs="Times New Roman"/>
          <w:sz w:val="20"/>
          <w:szCs w:val="20"/>
          <w:lang w:val="en-US"/>
        </w:rPr>
      </w:r>
      <w:r>
        <w:rPr>
          <w:rFonts w:ascii="Times New Roman" w:hAnsi="Times New Roman" w:cs="Times New Roman"/>
          <w:sz w:val="20"/>
          <w:szCs w:val="20"/>
          <w:lang w:val="en-US"/>
        </w:rPr>
        <w:fldChar w:fldCharType="separate"/>
      </w:r>
      <w:r w:rsidRPr="00482E6D">
        <w:rPr>
          <w:rStyle w:val="Hyperlink"/>
          <w:rFonts w:ascii="Times New Roman" w:hAnsi="Times New Roman" w:cs="Times New Roman"/>
          <w:sz w:val="20"/>
          <w:szCs w:val="20"/>
          <w:lang w:val="en-US"/>
        </w:rPr>
        <w:t>https</w:t>
      </w:r>
      <w:r w:rsidRPr="00482E6D">
        <w:rPr>
          <w:rStyle w:val="Hyperlink"/>
          <w:rFonts w:ascii="Times New Roman" w:hAnsi="Times New Roman" w:cs="Times New Roman"/>
          <w:sz w:val="20"/>
          <w:szCs w:val="20"/>
        </w:rPr>
        <w:t>://</w:t>
      </w:r>
      <w:r w:rsidRPr="00482E6D">
        <w:rPr>
          <w:rStyle w:val="Hyperlink"/>
          <w:rFonts w:ascii="Times New Roman" w:hAnsi="Times New Roman" w:cs="Times New Roman"/>
          <w:sz w:val="20"/>
          <w:szCs w:val="20"/>
          <w:lang w:val="en-US"/>
        </w:rPr>
        <w:t>instrao</w:t>
      </w:r>
      <w:r w:rsidRPr="00482E6D">
        <w:rPr>
          <w:rStyle w:val="Hyperlink"/>
          <w:rFonts w:ascii="Times New Roman" w:hAnsi="Times New Roman" w:cs="Times New Roman"/>
          <w:sz w:val="20"/>
          <w:szCs w:val="20"/>
        </w:rPr>
        <w:t>.</w:t>
      </w:r>
      <w:r w:rsidRPr="00482E6D">
        <w:rPr>
          <w:rStyle w:val="Hyperlink"/>
          <w:rFonts w:ascii="Times New Roman" w:hAnsi="Times New Roman" w:cs="Times New Roman"/>
          <w:sz w:val="20"/>
          <w:szCs w:val="20"/>
          <w:lang w:val="en-US"/>
        </w:rPr>
        <w:t>ru</w:t>
      </w:r>
      <w:bookmarkEnd w:id="0"/>
      <w:r>
        <w:rPr>
          <w:rFonts w:ascii="Times New Roman" w:hAnsi="Times New Roman" w:cs="Times New Roman"/>
          <w:sz w:val="20"/>
          <w:szCs w:val="20"/>
          <w:lang w:val="en-US"/>
        </w:rPr>
        <w:fldChar w:fldCharType="end"/>
      </w:r>
    </w:p>
    <w:p w:rsidR="00EE1CD4" w:rsidRPr="007D3407" w:rsidRDefault="00EE1CD4" w:rsidP="006243ED">
      <w:pPr>
        <w:pStyle w:val="NoSpacing"/>
        <w:rPr>
          <w:rFonts w:ascii="Times New Roman" w:hAnsi="Times New Roman" w:cs="Times New Roman"/>
          <w:color w:val="000000"/>
          <w:sz w:val="20"/>
          <w:szCs w:val="20"/>
          <w:lang w:eastAsia="en-US"/>
        </w:rPr>
      </w:pPr>
    </w:p>
    <w:p w:rsidR="00EE1CD4" w:rsidRDefault="00EE1CD4" w:rsidP="006243ED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7D3407">
        <w:rPr>
          <w:rFonts w:ascii="Times New Roman" w:hAnsi="Times New Roman" w:cs="Times New Roman"/>
          <w:b/>
          <w:bCs/>
          <w:sz w:val="24"/>
          <w:szCs w:val="24"/>
        </w:rPr>
        <w:t>5 класс</w:t>
      </w:r>
    </w:p>
    <w:p w:rsidR="00EE1CD4" w:rsidRPr="007D3407" w:rsidRDefault="00EE1CD4" w:rsidP="006243ED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E1CD4" w:rsidRPr="001D7C0C" w:rsidRDefault="00EE1CD4" w:rsidP="00443A0D">
      <w:pPr>
        <w:pStyle w:val="NoSpacing"/>
        <w:ind w:left="-426"/>
        <w:rPr>
          <w:rFonts w:ascii="Times New Roman" w:hAnsi="Times New Roman" w:cs="Times New Roman"/>
          <w:color w:val="000000"/>
          <w:u w:val="single"/>
          <w:lang w:eastAsia="en-US"/>
        </w:rPr>
      </w:pPr>
      <w:r w:rsidRPr="008737D7">
        <w:rPr>
          <w:rFonts w:ascii="Times New Roman" w:hAnsi="Times New Roman" w:cs="Times New Roman"/>
          <w:b/>
          <w:bCs/>
          <w:u w:val="single"/>
        </w:rPr>
        <w:t>Тема: Первое кругосветное плавание.</w:t>
      </w:r>
      <w:r w:rsidRPr="001D7C0C">
        <w:rPr>
          <w:rFonts w:ascii="Times New Roman" w:hAnsi="Times New Roman" w:cs="Times New Roman"/>
          <w:u w:val="single"/>
        </w:rPr>
        <w:t xml:space="preserve"> Карта мира после эпохи Великих географических открытий.</w:t>
      </w:r>
    </w:p>
    <w:p w:rsidR="00EE1CD4" w:rsidRDefault="00EE1CD4" w:rsidP="00A53F6F">
      <w:pPr>
        <w:pStyle w:val="NoSpacing"/>
        <w:ind w:left="-426"/>
        <w:rPr>
          <w:rFonts w:ascii="Times New Roman" w:hAnsi="Times New Roman" w:cs="Times New Roman"/>
          <w:u w:val="single"/>
        </w:rPr>
      </w:pPr>
      <w:r w:rsidRPr="00DD248B">
        <w:rPr>
          <w:rFonts w:ascii="Times New Roman" w:hAnsi="Times New Roman" w:cs="Times New Roman"/>
          <w:i/>
          <w:iCs/>
        </w:rPr>
        <w:t>Установите соответствия между элементами двух множеств</w:t>
      </w:r>
      <w:r w:rsidRPr="00443A0D">
        <w:rPr>
          <w:rFonts w:ascii="Times New Roman" w:hAnsi="Times New Roman" w:cs="Times New Roman"/>
        </w:rPr>
        <w:t>.</w:t>
      </w:r>
    </w:p>
    <w:p w:rsidR="00EE1CD4" w:rsidRDefault="00EE1CD4" w:rsidP="00A53F6F">
      <w:pPr>
        <w:pStyle w:val="NoSpacing"/>
        <w:ind w:left="-426"/>
        <w:rPr>
          <w:rFonts w:ascii="Times New Roman" w:hAnsi="Times New Roman" w:cs="Times New Roman"/>
          <w:i/>
          <w:iCs/>
        </w:rPr>
      </w:pPr>
      <w:r w:rsidRPr="001D7C0C">
        <w:rPr>
          <w:rFonts w:ascii="Times New Roman" w:hAnsi="Times New Roman" w:cs="Times New Roman"/>
          <w:u w:val="single"/>
        </w:rPr>
        <w:t>Задание 1</w:t>
      </w:r>
      <w:bookmarkStart w:id="1" w:name="_Hlk185783466"/>
    </w:p>
    <w:p w:rsidR="00EE1CD4" w:rsidRPr="00443A0D" w:rsidRDefault="00EE1CD4" w:rsidP="00A53F6F">
      <w:pPr>
        <w:pStyle w:val="NoSpacing"/>
        <w:ind w:left="-426"/>
        <w:rPr>
          <w:rFonts w:ascii="Times New Roman" w:hAnsi="Times New Roman" w:cs="Times New Roman"/>
        </w:rPr>
      </w:pPr>
      <w:r w:rsidRPr="00443A0D">
        <w:rPr>
          <w:rFonts w:ascii="Times New Roman" w:hAnsi="Times New Roman" w:cs="Times New Roman"/>
        </w:rPr>
        <w:t>Великие достижения мореплавателей</w:t>
      </w:r>
    </w:p>
    <w:p w:rsidR="00EE1CD4" w:rsidRPr="00443A0D" w:rsidRDefault="00EE1CD4" w:rsidP="00A53F6F">
      <w:pPr>
        <w:pStyle w:val="NoSpacing"/>
        <w:ind w:left="-426"/>
        <w:rPr>
          <w:rFonts w:ascii="Times New Roman" w:hAnsi="Times New Roman" w:cs="Times New Roman"/>
          <w:color w:val="000000"/>
        </w:rPr>
      </w:pPr>
      <w:r w:rsidRPr="00443A0D">
        <w:rPr>
          <w:rFonts w:ascii="Times New Roman" w:hAnsi="Times New Roman" w:cs="Times New Roman"/>
          <w:color w:val="000000"/>
        </w:rPr>
        <w:t xml:space="preserve">А. Френсис Дрейк                                                     1) Открыл Америку </w:t>
      </w:r>
    </w:p>
    <w:p w:rsidR="00EE1CD4" w:rsidRPr="00443A0D" w:rsidRDefault="00EE1CD4" w:rsidP="00A53F6F">
      <w:pPr>
        <w:pStyle w:val="NoSpacing"/>
        <w:ind w:left="-426"/>
        <w:rPr>
          <w:rFonts w:ascii="Times New Roman" w:hAnsi="Times New Roman" w:cs="Times New Roman"/>
          <w:color w:val="000000"/>
        </w:rPr>
      </w:pPr>
      <w:r w:rsidRPr="00443A0D">
        <w:rPr>
          <w:rFonts w:ascii="Times New Roman" w:hAnsi="Times New Roman" w:cs="Times New Roman"/>
          <w:color w:val="000000"/>
        </w:rPr>
        <w:t>Б. Христофор Колумб                                               2) Совершил второе кругосветное путешествие</w:t>
      </w:r>
    </w:p>
    <w:p w:rsidR="00EE1CD4" w:rsidRDefault="00EE1CD4" w:rsidP="00A53F6F">
      <w:pPr>
        <w:pStyle w:val="NoSpacing"/>
        <w:ind w:left="-426"/>
        <w:rPr>
          <w:rFonts w:ascii="Times New Roman" w:hAnsi="Times New Roman" w:cs="Times New Roman"/>
          <w:color w:val="000000"/>
        </w:rPr>
      </w:pPr>
      <w:r w:rsidRPr="00443A0D">
        <w:rPr>
          <w:rFonts w:ascii="Times New Roman" w:hAnsi="Times New Roman" w:cs="Times New Roman"/>
          <w:color w:val="000000"/>
        </w:rPr>
        <w:t>В. Фернан Магеллан                                                 3) Совершил первое кругосветное путешествие</w:t>
      </w:r>
    </w:p>
    <w:p w:rsidR="00EE1CD4" w:rsidRPr="00443A0D" w:rsidRDefault="00EE1CD4" w:rsidP="00A53F6F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 2,1,3</w:t>
      </w:r>
    </w:p>
    <w:bookmarkEnd w:id="1"/>
    <w:p w:rsidR="00EE1CD4" w:rsidRPr="00443A0D" w:rsidRDefault="00EE1CD4" w:rsidP="00443A0D">
      <w:pPr>
        <w:pStyle w:val="NoSpacing"/>
        <w:ind w:left="-426"/>
        <w:rPr>
          <w:rFonts w:ascii="Times New Roman" w:hAnsi="Times New Roman" w:cs="Times New Roman"/>
        </w:rPr>
      </w:pPr>
    </w:p>
    <w:p w:rsidR="00EE1CD4" w:rsidRPr="00443A0D" w:rsidRDefault="00EE1CD4" w:rsidP="00DD248B">
      <w:pPr>
        <w:pStyle w:val="NoSpacing"/>
        <w:ind w:left="-426"/>
        <w:rPr>
          <w:rFonts w:ascii="Times New Roman" w:hAnsi="Times New Roman" w:cs="Times New Roman"/>
        </w:rPr>
      </w:pPr>
      <w:r w:rsidRPr="00443A0D">
        <w:rPr>
          <w:rFonts w:ascii="Times New Roman" w:hAnsi="Times New Roman" w:cs="Times New Roman"/>
        </w:rPr>
        <w:t>Задания 2</w:t>
      </w:r>
      <w:r>
        <w:rPr>
          <w:rFonts w:ascii="Times New Roman" w:hAnsi="Times New Roman" w:cs="Times New Roman"/>
          <w:i/>
          <w:iCs/>
        </w:rPr>
        <w:t xml:space="preserve">. </w:t>
      </w:r>
      <w:r w:rsidRPr="00443A0D">
        <w:rPr>
          <w:rFonts w:ascii="Times New Roman" w:hAnsi="Times New Roman" w:cs="Times New Roman"/>
        </w:rPr>
        <w:t>Заполните пропуски в тексте. Экспедиция Васко да Гамы.</w:t>
      </w:r>
    </w:p>
    <w:p w:rsidR="00EE1CD4" w:rsidRPr="00443A0D" w:rsidRDefault="00EE1CD4" w:rsidP="00A53F6F">
      <w:pPr>
        <w:pStyle w:val="NoSpacing"/>
        <w:ind w:left="-426"/>
        <w:rPr>
          <w:rFonts w:ascii="Times New Roman" w:hAnsi="Times New Roman" w:cs="Times New Roman"/>
        </w:rPr>
      </w:pPr>
      <w:r w:rsidRPr="00443A0D">
        <w:rPr>
          <w:rFonts w:ascii="Times New Roman" w:hAnsi="Times New Roman" w:cs="Times New Roman"/>
        </w:rPr>
        <w:t>Экспедиция Васко да Гамы в 1497 – 1499 годах достигла западных берегов________ . Путешественники обогнули южное побережье _________ и установили, что Индийский и Атлантический океаны соединены между собой. На карту были нанесены точные очертания западных и восточных берегов Африки, а также острова __________.</w:t>
      </w:r>
    </w:p>
    <w:p w:rsidR="00EE1CD4" w:rsidRDefault="00EE1CD4" w:rsidP="00A53F6F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 w:rsidRPr="00443A0D">
        <w:rPr>
          <w:rFonts w:ascii="Times New Roman" w:hAnsi="Times New Roman" w:cs="Times New Roman"/>
        </w:rPr>
        <w:t xml:space="preserve"> Индии         </w:t>
      </w:r>
      <w:r>
        <w:rPr>
          <w:rFonts w:ascii="Times New Roman" w:hAnsi="Times New Roman" w:cs="Times New Roman"/>
        </w:rPr>
        <w:t>2)</w:t>
      </w:r>
      <w:r w:rsidRPr="00443A0D">
        <w:rPr>
          <w:rFonts w:ascii="Times New Roman" w:hAnsi="Times New Roman" w:cs="Times New Roman"/>
        </w:rPr>
        <w:t xml:space="preserve"> Африки        </w:t>
      </w:r>
      <w:r>
        <w:rPr>
          <w:rFonts w:ascii="Times New Roman" w:hAnsi="Times New Roman" w:cs="Times New Roman"/>
        </w:rPr>
        <w:t xml:space="preserve">3) </w:t>
      </w:r>
      <w:r w:rsidRPr="00443A0D">
        <w:rPr>
          <w:rFonts w:ascii="Times New Roman" w:hAnsi="Times New Roman" w:cs="Times New Roman"/>
        </w:rPr>
        <w:t xml:space="preserve">Мадагаскар           </w:t>
      </w:r>
      <w:r>
        <w:rPr>
          <w:rFonts w:ascii="Times New Roman" w:hAnsi="Times New Roman" w:cs="Times New Roman"/>
        </w:rPr>
        <w:t>4)</w:t>
      </w:r>
      <w:r w:rsidRPr="00443A0D">
        <w:rPr>
          <w:rFonts w:ascii="Times New Roman" w:hAnsi="Times New Roman" w:cs="Times New Roman"/>
        </w:rPr>
        <w:t xml:space="preserve"> Америки</w:t>
      </w:r>
      <w:bookmarkStart w:id="2" w:name="_Hlk185776666"/>
    </w:p>
    <w:p w:rsidR="00EE1CD4" w:rsidRDefault="00EE1CD4" w:rsidP="00A53F6F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 1,2,3</w:t>
      </w:r>
    </w:p>
    <w:p w:rsidR="00EE1CD4" w:rsidRPr="00443A0D" w:rsidRDefault="00EE1CD4" w:rsidP="00A53F6F">
      <w:pPr>
        <w:pStyle w:val="NoSpacing"/>
        <w:ind w:left="-426"/>
        <w:rPr>
          <w:rFonts w:ascii="Times New Roman" w:hAnsi="Times New Roman" w:cs="Times New Roman"/>
        </w:rPr>
      </w:pPr>
    </w:p>
    <w:bookmarkEnd w:id="2"/>
    <w:p w:rsidR="00EE1CD4" w:rsidRPr="00443A0D" w:rsidRDefault="00EE1CD4" w:rsidP="00443A0D">
      <w:pPr>
        <w:pStyle w:val="NoSpacing"/>
        <w:ind w:left="-426"/>
        <w:rPr>
          <w:rFonts w:ascii="Times New Roman" w:hAnsi="Times New Roman" w:cs="Times New Roman"/>
        </w:rPr>
      </w:pPr>
      <w:r w:rsidRPr="00443A0D">
        <w:rPr>
          <w:rFonts w:ascii="Times New Roman" w:hAnsi="Times New Roman" w:cs="Times New Roman"/>
        </w:rPr>
        <w:t>Задание 3. Выберите один вариант ответа. Проливы</w:t>
      </w:r>
    </w:p>
    <w:p w:rsidR="00EE1CD4" w:rsidRDefault="00EE1CD4" w:rsidP="00443A0D">
      <w:pPr>
        <w:pStyle w:val="NoSpacing"/>
        <w:ind w:left="-426"/>
        <w:rPr>
          <w:rFonts w:ascii="Times New Roman" w:hAnsi="Times New Roman" w:cs="Times New Roman"/>
        </w:rPr>
      </w:pPr>
      <w:r w:rsidRPr="00443A0D">
        <w:rPr>
          <w:rFonts w:ascii="Times New Roman" w:hAnsi="Times New Roman" w:cs="Times New Roman"/>
        </w:rPr>
        <w:t>Как называется пролив, соединяющий Атлантический и Тихий океаны?</w:t>
      </w:r>
    </w:p>
    <w:p w:rsidR="00EE1CD4" w:rsidRPr="001D7C0C" w:rsidRDefault="00EE1CD4" w:rsidP="00443A0D">
      <w:pPr>
        <w:pStyle w:val="NoSpacing"/>
        <w:ind w:left="-426"/>
        <w:rPr>
          <w:rFonts w:ascii="Times New Roman" w:hAnsi="Times New Roman" w:cs="Times New Roman"/>
        </w:rPr>
      </w:pPr>
      <w:r w:rsidRPr="001D7C0C">
        <w:rPr>
          <w:rFonts w:ascii="Times New Roman" w:hAnsi="Times New Roman" w:cs="Times New Roman"/>
        </w:rPr>
        <w:t>А. Магелланов пролив</w:t>
      </w:r>
    </w:p>
    <w:p w:rsidR="00EE1CD4" w:rsidRPr="001D7C0C" w:rsidRDefault="00EE1CD4" w:rsidP="00443A0D">
      <w:pPr>
        <w:pStyle w:val="NoSpacing"/>
        <w:ind w:left="-426"/>
        <w:rPr>
          <w:rFonts w:ascii="Times New Roman" w:hAnsi="Times New Roman" w:cs="Times New Roman"/>
        </w:rPr>
      </w:pPr>
      <w:r w:rsidRPr="001D7C0C">
        <w:rPr>
          <w:rFonts w:ascii="Times New Roman" w:hAnsi="Times New Roman" w:cs="Times New Roman"/>
        </w:rPr>
        <w:t>Б. Мозамбикский пролив</w:t>
      </w:r>
    </w:p>
    <w:p w:rsidR="00EE1CD4" w:rsidRPr="001D7C0C" w:rsidRDefault="00EE1CD4" w:rsidP="00443A0D">
      <w:pPr>
        <w:pStyle w:val="NoSpacing"/>
        <w:ind w:left="-426"/>
        <w:rPr>
          <w:rFonts w:ascii="Times New Roman" w:hAnsi="Times New Roman" w:cs="Times New Roman"/>
        </w:rPr>
      </w:pPr>
      <w:r w:rsidRPr="001D7C0C">
        <w:rPr>
          <w:rFonts w:ascii="Times New Roman" w:hAnsi="Times New Roman" w:cs="Times New Roman"/>
        </w:rPr>
        <w:t>В. Гибралтарский пролив</w:t>
      </w:r>
    </w:p>
    <w:p w:rsidR="00EE1CD4" w:rsidRPr="001D7C0C" w:rsidRDefault="00EE1CD4" w:rsidP="00443A0D">
      <w:pPr>
        <w:pStyle w:val="NoSpacing"/>
        <w:ind w:left="-426"/>
        <w:rPr>
          <w:rFonts w:ascii="Times New Roman" w:hAnsi="Times New Roman" w:cs="Times New Roman"/>
        </w:rPr>
      </w:pPr>
      <w:r w:rsidRPr="001D7C0C">
        <w:rPr>
          <w:rFonts w:ascii="Times New Roman" w:hAnsi="Times New Roman" w:cs="Times New Roman"/>
        </w:rPr>
        <w:t>Г. Ла-Манш</w:t>
      </w:r>
    </w:p>
    <w:p w:rsidR="00EE1CD4" w:rsidRDefault="00EE1CD4" w:rsidP="00443A0D">
      <w:pPr>
        <w:pStyle w:val="NoSpacing"/>
        <w:ind w:left="-426"/>
        <w:rPr>
          <w:rFonts w:ascii="Times New Roman" w:hAnsi="Times New Roman" w:cs="Times New Roman"/>
        </w:rPr>
      </w:pPr>
      <w:r w:rsidRPr="001D7C0C">
        <w:rPr>
          <w:rFonts w:ascii="Times New Roman" w:hAnsi="Times New Roman" w:cs="Times New Roman"/>
        </w:rPr>
        <w:t>Д. Берингов пролив</w:t>
      </w:r>
    </w:p>
    <w:p w:rsidR="00EE1CD4" w:rsidRPr="001D7C0C" w:rsidRDefault="00EE1CD4" w:rsidP="00443A0D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Ответ:Магелланов</w:t>
      </w:r>
    </w:p>
    <w:p w:rsidR="00EE1CD4" w:rsidRPr="00443A0D" w:rsidRDefault="00EE1CD4" w:rsidP="00443A0D">
      <w:pPr>
        <w:pStyle w:val="NoSpacing"/>
        <w:ind w:left="-426"/>
        <w:rPr>
          <w:rFonts w:ascii="Times New Roman" w:hAnsi="Times New Roman" w:cs="Times New Roman"/>
        </w:rPr>
      </w:pPr>
    </w:p>
    <w:p w:rsidR="00EE1CD4" w:rsidRPr="00443A0D" w:rsidRDefault="00EE1CD4" w:rsidP="00443A0D">
      <w:pPr>
        <w:pStyle w:val="NoSpacing"/>
        <w:ind w:left="-426"/>
        <w:rPr>
          <w:rFonts w:ascii="Times New Roman" w:hAnsi="Times New Roman" w:cs="Times New Roman"/>
        </w:rPr>
      </w:pPr>
      <w:r w:rsidRPr="00443A0D">
        <w:rPr>
          <w:rFonts w:ascii="Times New Roman" w:hAnsi="Times New Roman" w:cs="Times New Roman"/>
        </w:rPr>
        <w:t>Задание 4.Распределите утверждения на верные и ошибочные.Путешествия мореплавателей</w:t>
      </w:r>
    </w:p>
    <w:p w:rsidR="00EE1CD4" w:rsidRPr="00443A0D" w:rsidRDefault="00EE1CD4" w:rsidP="00443A0D">
      <w:pPr>
        <w:pStyle w:val="NoSpacing"/>
        <w:ind w:left="-426"/>
        <w:rPr>
          <w:rFonts w:ascii="Times New Roman" w:hAnsi="Times New Roman" w:cs="Times New Roman"/>
        </w:rPr>
      </w:pP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0A0"/>
      </w:tblPr>
      <w:tblGrid>
        <w:gridCol w:w="4752"/>
        <w:gridCol w:w="4753"/>
      </w:tblGrid>
      <w:tr w:rsidR="00EE1CD4" w:rsidRPr="00C96C25">
        <w:trPr>
          <w:tblHeader/>
        </w:trPr>
        <w:tc>
          <w:tcPr>
            <w:tcW w:w="2500" w:type="pct"/>
            <w:tcBorders>
              <w:top w:val="single" w:sz="6" w:space="0" w:color="32D7C0"/>
              <w:left w:val="single" w:sz="6" w:space="0" w:color="32D7C0"/>
              <w:bottom w:val="single" w:sz="12" w:space="0" w:color="32D7C0"/>
              <w:right w:val="single" w:sz="6" w:space="0" w:color="32D7C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EE1CD4" w:rsidRPr="00C96C25" w:rsidRDefault="00EE1CD4" w:rsidP="00443A0D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Верно</w:t>
            </w:r>
          </w:p>
        </w:tc>
        <w:tc>
          <w:tcPr>
            <w:tcW w:w="2500" w:type="pct"/>
            <w:tcBorders>
              <w:top w:val="single" w:sz="6" w:space="0" w:color="32D7C0"/>
              <w:left w:val="single" w:sz="6" w:space="0" w:color="32D7C0"/>
              <w:bottom w:val="single" w:sz="12" w:space="0" w:color="32D7C0"/>
              <w:right w:val="single" w:sz="6" w:space="0" w:color="32D7C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EE1CD4" w:rsidRPr="00C96C25" w:rsidRDefault="00EE1CD4" w:rsidP="00443A0D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Ошибочно</w:t>
            </w:r>
          </w:p>
        </w:tc>
      </w:tr>
      <w:tr w:rsidR="00EE1CD4" w:rsidRPr="00C96C25">
        <w:trPr>
          <w:trHeight w:val="936"/>
        </w:trPr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1CD4" w:rsidRPr="00C96C25" w:rsidRDefault="00EE1CD4" w:rsidP="00443A0D">
            <w:pPr>
              <w:pStyle w:val="NoSpacing"/>
              <w:rPr>
                <w:color w:val="32D7C0"/>
              </w:rPr>
            </w:pP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1CD4" w:rsidRPr="00C96C25" w:rsidRDefault="00EE1CD4" w:rsidP="00443A0D">
            <w:pPr>
              <w:pStyle w:val="NoSpacing"/>
            </w:pPr>
          </w:p>
        </w:tc>
      </w:tr>
    </w:tbl>
    <w:p w:rsidR="00EE1CD4" w:rsidRPr="00443A0D" w:rsidRDefault="00EE1CD4" w:rsidP="00443A0D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Pr="00443A0D">
        <w:rPr>
          <w:rFonts w:ascii="Times New Roman" w:hAnsi="Times New Roman" w:cs="Times New Roman"/>
        </w:rPr>
        <w:t>Новый материк, открытый Колумбом, вначале называли Новый свет</w:t>
      </w:r>
    </w:p>
    <w:p w:rsidR="00EE1CD4" w:rsidRPr="00443A0D" w:rsidRDefault="00EE1CD4" w:rsidP="00443A0D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Pr="00443A0D">
        <w:rPr>
          <w:rFonts w:ascii="Times New Roman" w:hAnsi="Times New Roman" w:cs="Times New Roman"/>
        </w:rPr>
        <w:t>Френсис Дрейк совершил второе кругосветное путешествие</w:t>
      </w:r>
    </w:p>
    <w:p w:rsidR="00EE1CD4" w:rsidRDefault="00EE1CD4" w:rsidP="00443A0D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Pr="00443A0D">
        <w:rPr>
          <w:rFonts w:ascii="Times New Roman" w:hAnsi="Times New Roman" w:cs="Times New Roman"/>
        </w:rPr>
        <w:t>В ходе экспедиции Христофор Колумб открыл Тихий океан</w:t>
      </w:r>
    </w:p>
    <w:p w:rsidR="00EE1CD4" w:rsidRDefault="00EE1CD4" w:rsidP="00443A0D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 верно1,2     ошибочно 3</w:t>
      </w:r>
    </w:p>
    <w:p w:rsidR="00EE1CD4" w:rsidRDefault="00EE1CD4" w:rsidP="00443A0D">
      <w:pPr>
        <w:pStyle w:val="NoSpacing"/>
        <w:ind w:left="-426"/>
        <w:rPr>
          <w:rFonts w:ascii="Times New Roman" w:hAnsi="Times New Roman" w:cs="Times New Roman"/>
        </w:rPr>
      </w:pPr>
    </w:p>
    <w:p w:rsidR="00EE1CD4" w:rsidRPr="00DA3C20" w:rsidRDefault="00EE1CD4" w:rsidP="00C133F1">
      <w:pPr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u w:val="single"/>
        </w:rPr>
      </w:pPr>
      <w:r w:rsidRPr="00DA3C20">
        <w:rPr>
          <w:rFonts w:ascii="Times New Roman" w:hAnsi="Times New Roman" w:cs="Times New Roman"/>
          <w:b/>
          <w:bCs/>
          <w:color w:val="000000"/>
          <w:u w:val="single"/>
        </w:rPr>
        <w:t>Раздел 2.Изображения земной поверхности. План местности.</w:t>
      </w:r>
    </w:p>
    <w:p w:rsidR="00EE1CD4" w:rsidRPr="00DA3C20" w:rsidRDefault="00EE1CD4" w:rsidP="00C133F1">
      <w:pPr>
        <w:spacing w:after="0" w:line="240" w:lineRule="auto"/>
        <w:ind w:left="-426"/>
        <w:rPr>
          <w:rFonts w:ascii="Times New Roman" w:hAnsi="Times New Roman" w:cs="Times New Roman"/>
          <w:color w:val="000000"/>
          <w:u w:val="single"/>
        </w:rPr>
      </w:pPr>
      <w:r w:rsidRPr="00DA3C20">
        <w:rPr>
          <w:rFonts w:ascii="Times New Roman" w:hAnsi="Times New Roman" w:cs="Times New Roman"/>
          <w:color w:val="000000"/>
          <w:u w:val="single"/>
        </w:rPr>
        <w:t>Тема: Изображение на планах местности неровностей земной поверхности. Абсолютная и относительная высоты.</w:t>
      </w:r>
    </w:p>
    <w:p w:rsidR="00EE1CD4" w:rsidRDefault="00EE1CD4" w:rsidP="00C133F1">
      <w:pPr>
        <w:pStyle w:val="NoSpacing"/>
        <w:ind w:left="-426"/>
        <w:rPr>
          <w:rFonts w:ascii="Times New Roman" w:hAnsi="Times New Roman" w:cs="Times New Roman"/>
        </w:rPr>
      </w:pPr>
    </w:p>
    <w:p w:rsidR="00EE1CD4" w:rsidRPr="00443A0D" w:rsidRDefault="00EE1CD4" w:rsidP="00C133F1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1. </w:t>
      </w:r>
      <w:r w:rsidRPr="00DA3C20">
        <w:rPr>
          <w:rFonts w:ascii="Times New Roman" w:hAnsi="Times New Roman" w:cs="Times New Roman"/>
          <w:i/>
          <w:iCs/>
        </w:rPr>
        <w:t>Выберите один вариант ответа.</w:t>
      </w:r>
    </w:p>
    <w:p w:rsidR="00EE1CD4" w:rsidRPr="00C133F1" w:rsidRDefault="00EE1CD4" w:rsidP="00C133F1">
      <w:pPr>
        <w:pStyle w:val="NoSpacing"/>
        <w:ind w:left="-426"/>
        <w:rPr>
          <w:rFonts w:ascii="Times New Roman" w:hAnsi="Times New Roman" w:cs="Times New Roman"/>
        </w:rPr>
      </w:pPr>
      <w:r w:rsidRPr="00C133F1">
        <w:rPr>
          <w:rFonts w:ascii="Times New Roman" w:hAnsi="Times New Roman" w:cs="Times New Roman"/>
        </w:rPr>
        <w:t>Шкала высот</w:t>
      </w:r>
      <w:r>
        <w:rPr>
          <w:rFonts w:ascii="Times New Roman" w:hAnsi="Times New Roman" w:cs="Times New Roman"/>
        </w:rPr>
        <w:t xml:space="preserve">. </w:t>
      </w:r>
    </w:p>
    <w:p w:rsidR="00EE1CD4" w:rsidRDefault="00EE1CD4" w:rsidP="00C133F1">
      <w:pPr>
        <w:pStyle w:val="NoSpacing"/>
        <w:ind w:left="-426"/>
        <w:rPr>
          <w:rFonts w:ascii="Times New Roman" w:hAnsi="Times New Roman" w:cs="Times New Roman"/>
        </w:rPr>
      </w:pPr>
      <w:r w:rsidRPr="00C133F1">
        <w:rPr>
          <w:rFonts w:ascii="Times New Roman" w:hAnsi="Times New Roman" w:cs="Times New Roman"/>
        </w:rPr>
        <w:t>Что на карте изображают коричневым цветом?</w:t>
      </w:r>
    </w:p>
    <w:p w:rsidR="00EE1CD4" w:rsidRDefault="00EE1CD4" w:rsidP="00C133F1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1)низменности</w:t>
      </w:r>
    </w:p>
    <w:p w:rsidR="00EE1CD4" w:rsidRDefault="00EE1CD4" w:rsidP="00C133F1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2)горы</w:t>
      </w:r>
    </w:p>
    <w:p w:rsidR="00EE1CD4" w:rsidRPr="00C133F1" w:rsidRDefault="00EE1CD4" w:rsidP="00C133F1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возвышенности</w:t>
      </w:r>
    </w:p>
    <w:p w:rsidR="00EE1CD4" w:rsidRDefault="00EE1CD4" w:rsidP="00C133F1">
      <w:pPr>
        <w:pStyle w:val="NoSpacing"/>
        <w:ind w:left="-426"/>
        <w:rPr>
          <w:rFonts w:ascii="Times New Roman" w:hAnsi="Times New Roman" w:cs="Times New Roman"/>
        </w:rPr>
      </w:pPr>
      <w:r w:rsidRPr="00C133F1">
        <w:rPr>
          <w:rFonts w:ascii="Times New Roman" w:hAnsi="Times New Roman" w:cs="Times New Roman"/>
        </w:rPr>
        <w:t xml:space="preserve">Ответ: </w:t>
      </w:r>
      <w:r>
        <w:rPr>
          <w:rFonts w:ascii="Times New Roman" w:hAnsi="Times New Roman" w:cs="Times New Roman"/>
        </w:rPr>
        <w:t>2</w:t>
      </w:r>
    </w:p>
    <w:p w:rsidR="00EE1CD4" w:rsidRPr="00AE6159" w:rsidRDefault="00EE1CD4" w:rsidP="00AE6159">
      <w:pPr>
        <w:pStyle w:val="Heading5"/>
        <w:shd w:val="clear" w:color="auto" w:fill="FFFFFF"/>
        <w:ind w:left="-426"/>
        <w:rPr>
          <w:rFonts w:ascii="Times New Roman" w:hAnsi="Times New Roman" w:cs="Times New Roman"/>
          <w:b/>
          <w:bCs/>
          <w:color w:val="1D1D1B"/>
        </w:rPr>
      </w:pPr>
      <w:r w:rsidRPr="00AE6159">
        <w:rPr>
          <w:rFonts w:ascii="Times New Roman" w:hAnsi="Times New Roman" w:cs="Times New Roman"/>
          <w:color w:val="auto"/>
        </w:rPr>
        <w:t xml:space="preserve">Задание 2 </w:t>
      </w:r>
      <w:r w:rsidRPr="00AE6159">
        <w:rPr>
          <w:rFonts w:ascii="Times New Roman" w:hAnsi="Times New Roman" w:cs="Times New Roman"/>
          <w:color w:val="1D1D1B"/>
        </w:rPr>
        <w:t xml:space="preserve">Какой прибор помогает определить относительную высоту? </w:t>
      </w:r>
    </w:p>
    <w:p w:rsidR="00EE1CD4" w:rsidRPr="00AE6159" w:rsidRDefault="00EE1CD4" w:rsidP="00AE6159">
      <w:pPr>
        <w:shd w:val="clear" w:color="auto" w:fill="FFFFFF"/>
        <w:spacing w:line="240" w:lineRule="auto"/>
        <w:ind w:left="-426"/>
        <w:textAlignment w:val="center"/>
        <w:rPr>
          <w:rFonts w:ascii="Times New Roman" w:hAnsi="Times New Roman" w:cs="Times New Roman"/>
          <w:color w:val="1D1D1B"/>
          <w:lang w:eastAsia="zh-CN"/>
        </w:rPr>
      </w:pPr>
      <w:r w:rsidRPr="00AE6159">
        <w:rPr>
          <w:rFonts w:ascii="Times New Roman" w:hAnsi="Times New Roman" w:cs="Times New Roman"/>
          <w:b/>
          <w:bCs/>
          <w:color w:val="1D1D1B"/>
        </w:rPr>
        <w:t>Приборы</w:t>
      </w:r>
    </w:p>
    <w:p w:rsidR="00EE1CD4" w:rsidRPr="00AE6159" w:rsidRDefault="00EE1CD4" w:rsidP="00AE6159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к</w:t>
      </w:r>
      <w:r w:rsidRPr="00AE6159">
        <w:rPr>
          <w:rFonts w:ascii="Times New Roman" w:hAnsi="Times New Roman" w:cs="Times New Roman"/>
        </w:rPr>
        <w:t>омпас</w:t>
      </w:r>
    </w:p>
    <w:p w:rsidR="00EE1CD4" w:rsidRPr="00AE6159" w:rsidRDefault="00EE1CD4" w:rsidP="00AE6159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н</w:t>
      </w:r>
      <w:r w:rsidRPr="00AE6159">
        <w:rPr>
          <w:rFonts w:ascii="Times New Roman" w:hAnsi="Times New Roman" w:cs="Times New Roman"/>
        </w:rPr>
        <w:t>ивелир</w:t>
      </w:r>
    </w:p>
    <w:p w:rsidR="00EE1CD4" w:rsidRPr="00AE6159" w:rsidRDefault="00EE1CD4" w:rsidP="00AE6159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ф</w:t>
      </w:r>
      <w:r w:rsidRPr="00AE6159">
        <w:rPr>
          <w:rFonts w:ascii="Times New Roman" w:hAnsi="Times New Roman" w:cs="Times New Roman"/>
        </w:rPr>
        <w:t>люгер</w:t>
      </w:r>
    </w:p>
    <w:p w:rsidR="00EE1CD4" w:rsidRDefault="00EE1CD4" w:rsidP="00AE6159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т</w:t>
      </w:r>
      <w:r w:rsidRPr="00AE6159">
        <w:rPr>
          <w:rFonts w:ascii="Times New Roman" w:hAnsi="Times New Roman" w:cs="Times New Roman"/>
        </w:rPr>
        <w:t>ранспортир</w:t>
      </w:r>
    </w:p>
    <w:p w:rsidR="00EE1CD4" w:rsidRDefault="00EE1CD4" w:rsidP="00AE6159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 2</w:t>
      </w:r>
    </w:p>
    <w:p w:rsidR="00EE1CD4" w:rsidRDefault="00EE1CD4" w:rsidP="00AE6159">
      <w:pPr>
        <w:pStyle w:val="NoSpacing"/>
        <w:ind w:left="-426"/>
        <w:rPr>
          <w:rFonts w:ascii="Times New Roman" w:hAnsi="Times New Roman" w:cs="Times New Roman"/>
        </w:rPr>
      </w:pPr>
    </w:p>
    <w:p w:rsidR="00EE1CD4" w:rsidRDefault="00EE1CD4" w:rsidP="00DA3C20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3. </w:t>
      </w:r>
      <w:r w:rsidRPr="00AE6159">
        <w:rPr>
          <w:rFonts w:ascii="Times New Roman" w:hAnsi="Times New Roman" w:cs="Times New Roman"/>
        </w:rPr>
        <w:t>Выпуклые и вогнутые формы рельефа</w:t>
      </w:r>
      <w:r>
        <w:rPr>
          <w:rFonts w:ascii="Times New Roman" w:hAnsi="Times New Roman" w:cs="Times New Roman"/>
        </w:rPr>
        <w:t xml:space="preserve">. </w:t>
      </w:r>
      <w:r w:rsidRPr="00AE6159">
        <w:rPr>
          <w:rFonts w:ascii="Times New Roman" w:hAnsi="Times New Roman" w:cs="Times New Roman"/>
        </w:rPr>
        <w:t xml:space="preserve">Разделите формы рельефа по двум категориям. </w:t>
      </w:r>
    </w:p>
    <w:p w:rsidR="00EE1CD4" w:rsidRDefault="00EE1CD4" w:rsidP="00AE6159">
      <w:pPr>
        <w:pStyle w:val="NoSpacing"/>
        <w:ind w:left="-426"/>
        <w:rPr>
          <w:rFonts w:ascii="Times New Roman" w:hAnsi="Times New Roman" w:cs="Times New Roman"/>
        </w:rPr>
      </w:pPr>
      <w:r w:rsidRPr="00AE6159">
        <w:rPr>
          <w:rFonts w:ascii="Times New Roman" w:hAnsi="Times New Roman" w:cs="Times New Roman"/>
        </w:rPr>
        <w:t>Устно, используя различные карты атласа, приведите по одному примеру на каждую форму рельефа.</w:t>
      </w:r>
    </w:p>
    <w:p w:rsidR="00EE1CD4" w:rsidRDefault="00EE1CD4" w:rsidP="00AE6159">
      <w:pPr>
        <w:pStyle w:val="NoSpacing"/>
        <w:ind w:left="-426"/>
        <w:rPr>
          <w:rFonts w:ascii="Times New Roman" w:hAnsi="Times New Roman" w:cs="Times New Roman"/>
        </w:rPr>
      </w:pPr>
    </w:p>
    <w:p w:rsidR="00EE1CD4" w:rsidRDefault="00EE1CD4" w:rsidP="00AE6159">
      <w:pPr>
        <w:pStyle w:val="NoSpacing"/>
        <w:ind w:left="-426"/>
        <w:rPr>
          <w:rFonts w:ascii="Times New Roman" w:hAnsi="Times New Roman" w:cs="Times New Roman"/>
        </w:rPr>
      </w:pPr>
    </w:p>
    <w:p w:rsidR="00EE1CD4" w:rsidRDefault="00EE1CD4" w:rsidP="00AE6159">
      <w:pPr>
        <w:pStyle w:val="NoSpacing"/>
        <w:ind w:left="-426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2"/>
        <w:gridCol w:w="4673"/>
      </w:tblGrid>
      <w:tr w:rsidR="00EE1CD4" w:rsidRPr="00C96C25">
        <w:tc>
          <w:tcPr>
            <w:tcW w:w="4672" w:type="dxa"/>
          </w:tcPr>
          <w:p w:rsidR="00EE1CD4" w:rsidRPr="00C96C25" w:rsidRDefault="00EE1CD4" w:rsidP="00C96C25">
            <w:pPr>
              <w:pStyle w:val="NoSpacing"/>
              <w:ind w:left="-426"/>
              <w:jc w:val="center"/>
              <w:rPr>
                <w:rFonts w:ascii="Times New Roman" w:hAnsi="Times New Roman" w:cs="Times New Roman"/>
              </w:rPr>
            </w:pPr>
            <w:bookmarkStart w:id="3" w:name="_Hlk186303815"/>
            <w:r w:rsidRPr="00C96C25">
              <w:rPr>
                <w:rFonts w:ascii="Times New Roman" w:hAnsi="Times New Roman" w:cs="Times New Roman"/>
              </w:rPr>
              <w:t>Выпуклые формы рельефа</w:t>
            </w:r>
          </w:p>
        </w:tc>
        <w:tc>
          <w:tcPr>
            <w:tcW w:w="4673" w:type="dxa"/>
          </w:tcPr>
          <w:p w:rsidR="00EE1CD4" w:rsidRPr="00C96C25" w:rsidRDefault="00EE1CD4" w:rsidP="00C96C25">
            <w:pPr>
              <w:pStyle w:val="NoSpacing"/>
              <w:ind w:left="-426"/>
              <w:jc w:val="center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Вогнутые формы рельефа</w:t>
            </w:r>
          </w:p>
        </w:tc>
      </w:tr>
      <w:tr w:rsidR="00EE1CD4" w:rsidRPr="00C96C25">
        <w:tc>
          <w:tcPr>
            <w:tcW w:w="4672" w:type="dxa"/>
          </w:tcPr>
          <w:p w:rsidR="00EE1CD4" w:rsidRPr="00C96C25" w:rsidRDefault="00EE1CD4" w:rsidP="00C96C25">
            <w:pPr>
              <w:pStyle w:val="NoSpacing"/>
              <w:ind w:left="-426"/>
              <w:rPr>
                <w:rFonts w:ascii="Times New Roman" w:hAnsi="Times New Roman" w:cs="Times New Roman"/>
              </w:rPr>
            </w:pPr>
          </w:p>
          <w:p w:rsidR="00EE1CD4" w:rsidRPr="00C96C25" w:rsidRDefault="00EE1CD4" w:rsidP="00C96C25">
            <w:pPr>
              <w:pStyle w:val="NoSpacing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</w:tcPr>
          <w:p w:rsidR="00EE1CD4" w:rsidRPr="00C96C25" w:rsidRDefault="00EE1CD4" w:rsidP="00C96C25">
            <w:pPr>
              <w:pStyle w:val="NoSpacing"/>
              <w:ind w:left="-426"/>
              <w:rPr>
                <w:rFonts w:ascii="Times New Roman" w:hAnsi="Times New Roman" w:cs="Times New Roman"/>
              </w:rPr>
            </w:pPr>
          </w:p>
        </w:tc>
      </w:tr>
      <w:bookmarkEnd w:id="3"/>
    </w:tbl>
    <w:p w:rsidR="00EE1CD4" w:rsidRPr="00AE6159" w:rsidRDefault="00EE1CD4" w:rsidP="00AE6159">
      <w:pPr>
        <w:pStyle w:val="NoSpacing"/>
        <w:ind w:left="-426"/>
        <w:rPr>
          <w:rFonts w:ascii="Times New Roman" w:hAnsi="Times New Roman" w:cs="Times New Roman"/>
        </w:rPr>
      </w:pPr>
    </w:p>
    <w:p w:rsidR="00EE1CD4" w:rsidRPr="00AE6159" w:rsidRDefault="00EE1CD4" w:rsidP="00AE6159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г</w:t>
      </w:r>
      <w:r w:rsidRPr="00AE6159">
        <w:rPr>
          <w:rFonts w:ascii="Times New Roman" w:hAnsi="Times New Roman" w:cs="Times New Roman"/>
        </w:rPr>
        <w:t>оры</w:t>
      </w:r>
    </w:p>
    <w:p w:rsidR="00EE1CD4" w:rsidRPr="00AE6159" w:rsidRDefault="00EE1CD4" w:rsidP="00AE6159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в</w:t>
      </w:r>
      <w:r w:rsidRPr="00AE6159">
        <w:rPr>
          <w:rFonts w:ascii="Times New Roman" w:hAnsi="Times New Roman" w:cs="Times New Roman"/>
        </w:rPr>
        <w:t>озвышенности</w:t>
      </w:r>
    </w:p>
    <w:p w:rsidR="00EE1CD4" w:rsidRPr="00AE6159" w:rsidRDefault="00EE1CD4" w:rsidP="00AE6159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х</w:t>
      </w:r>
      <w:r w:rsidRPr="00AE6159">
        <w:rPr>
          <w:rFonts w:ascii="Times New Roman" w:hAnsi="Times New Roman" w:cs="Times New Roman"/>
        </w:rPr>
        <w:t>олмы</w:t>
      </w:r>
    </w:p>
    <w:p w:rsidR="00EE1CD4" w:rsidRPr="00AE6159" w:rsidRDefault="00EE1CD4" w:rsidP="00AE6159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к</w:t>
      </w:r>
      <w:r w:rsidRPr="00AE6159">
        <w:rPr>
          <w:rFonts w:ascii="Times New Roman" w:hAnsi="Times New Roman" w:cs="Times New Roman"/>
        </w:rPr>
        <w:t>отловины морей и океанов</w:t>
      </w:r>
    </w:p>
    <w:p w:rsidR="00EE1CD4" w:rsidRPr="00AE6159" w:rsidRDefault="00EE1CD4" w:rsidP="00AE6159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 о</w:t>
      </w:r>
      <w:r w:rsidRPr="00AE6159">
        <w:rPr>
          <w:rFonts w:ascii="Times New Roman" w:hAnsi="Times New Roman" w:cs="Times New Roman"/>
        </w:rPr>
        <w:t>враги</w:t>
      </w:r>
    </w:p>
    <w:p w:rsidR="00EE1CD4" w:rsidRPr="00DA3C20" w:rsidRDefault="00EE1CD4" w:rsidP="00DA3C20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6) б</w:t>
      </w:r>
      <w:r w:rsidRPr="00AE6159">
        <w:rPr>
          <w:rFonts w:ascii="Times New Roman" w:hAnsi="Times New Roman" w:cs="Times New Roman"/>
        </w:rPr>
        <w:t>алки</w:t>
      </w:r>
    </w:p>
    <w:p w:rsidR="00EE1CD4" w:rsidRPr="00AE6159" w:rsidRDefault="00EE1CD4" w:rsidP="00DA3C20">
      <w:pPr>
        <w:pStyle w:val="NoSpacing"/>
        <w:ind w:left="-426"/>
        <w:rPr>
          <w:rFonts w:ascii="Times New Roman" w:hAnsi="Times New Roman" w:cs="Times New Roman"/>
        </w:rPr>
      </w:pPr>
      <w:r w:rsidRPr="00AE6159"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 xml:space="preserve">: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2"/>
        <w:gridCol w:w="4673"/>
      </w:tblGrid>
      <w:tr w:rsidR="00EE1CD4" w:rsidRPr="00C96C25">
        <w:tc>
          <w:tcPr>
            <w:tcW w:w="4672" w:type="dxa"/>
          </w:tcPr>
          <w:p w:rsidR="00EE1CD4" w:rsidRPr="00C96C25" w:rsidRDefault="00EE1CD4" w:rsidP="00C96C2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Выпуклые формы рельефа</w:t>
            </w:r>
          </w:p>
        </w:tc>
        <w:tc>
          <w:tcPr>
            <w:tcW w:w="4673" w:type="dxa"/>
          </w:tcPr>
          <w:p w:rsidR="00EE1CD4" w:rsidRPr="00C96C25" w:rsidRDefault="00EE1CD4" w:rsidP="00C96C2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Вогнутые формы рельефа</w:t>
            </w:r>
          </w:p>
        </w:tc>
      </w:tr>
      <w:tr w:rsidR="00EE1CD4" w:rsidRPr="00C96C25">
        <w:tc>
          <w:tcPr>
            <w:tcW w:w="4672" w:type="dxa"/>
          </w:tcPr>
          <w:p w:rsidR="00EE1CD4" w:rsidRPr="00C96C25" w:rsidRDefault="00EE1CD4" w:rsidP="00C96C2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1,2,3</w:t>
            </w:r>
          </w:p>
        </w:tc>
        <w:tc>
          <w:tcPr>
            <w:tcW w:w="4673" w:type="dxa"/>
          </w:tcPr>
          <w:p w:rsidR="00EE1CD4" w:rsidRPr="00C96C25" w:rsidRDefault="00EE1CD4" w:rsidP="00C96C2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4,5,6</w:t>
            </w:r>
          </w:p>
        </w:tc>
      </w:tr>
    </w:tbl>
    <w:p w:rsidR="00EE1CD4" w:rsidRPr="00C133F1" w:rsidRDefault="00EE1CD4" w:rsidP="00AE6159">
      <w:pPr>
        <w:pStyle w:val="NoSpacing"/>
        <w:ind w:left="-426"/>
        <w:rPr>
          <w:rFonts w:ascii="Times New Roman" w:hAnsi="Times New Roman" w:cs="Times New Roman"/>
        </w:rPr>
      </w:pPr>
    </w:p>
    <w:p w:rsidR="00EE1CD4" w:rsidRDefault="00EE1CD4" w:rsidP="00443A0D">
      <w:pPr>
        <w:pStyle w:val="NoSpacing"/>
      </w:pPr>
    </w:p>
    <w:p w:rsidR="00EE1CD4" w:rsidRPr="00DA3C20" w:rsidRDefault="00EE1CD4" w:rsidP="00883767">
      <w:pPr>
        <w:pStyle w:val="NoSpacing"/>
        <w:ind w:left="-426"/>
        <w:rPr>
          <w:rFonts w:ascii="Times New Roman" w:hAnsi="Times New Roman" w:cs="Times New Roman"/>
          <w:u w:val="single"/>
        </w:rPr>
      </w:pPr>
      <w:r w:rsidRPr="008737D7">
        <w:rPr>
          <w:rFonts w:ascii="Times New Roman" w:hAnsi="Times New Roman" w:cs="Times New Roman"/>
          <w:b/>
          <w:bCs/>
          <w:u w:val="single"/>
        </w:rPr>
        <w:t>Раздел «Изображения земной поверхности».</w:t>
      </w:r>
      <w:r w:rsidRPr="00DA3C20">
        <w:rPr>
          <w:rFonts w:ascii="Times New Roman" w:hAnsi="Times New Roman" w:cs="Times New Roman"/>
          <w:u w:val="single"/>
        </w:rPr>
        <w:t xml:space="preserve"> «Географические карты». Тема</w:t>
      </w:r>
      <w:r>
        <w:rPr>
          <w:rFonts w:ascii="Times New Roman" w:hAnsi="Times New Roman" w:cs="Times New Roman"/>
          <w:color w:val="000000"/>
          <w:u w:val="single"/>
        </w:rPr>
        <w:t xml:space="preserve">: </w:t>
      </w:r>
      <w:r w:rsidRPr="00DA3C20">
        <w:rPr>
          <w:rFonts w:ascii="Times New Roman" w:hAnsi="Times New Roman" w:cs="Times New Roman"/>
          <w:color w:val="000000"/>
          <w:u w:val="single"/>
        </w:rPr>
        <w:t>Разнообразие географических карт и их классификации.</w:t>
      </w:r>
    </w:p>
    <w:p w:rsidR="00EE1CD4" w:rsidRPr="00883767" w:rsidRDefault="00EE1CD4" w:rsidP="00883767">
      <w:pPr>
        <w:pStyle w:val="NoSpacing"/>
        <w:ind w:left="-426"/>
        <w:rPr>
          <w:rFonts w:ascii="Times New Roman" w:hAnsi="Times New Roman" w:cs="Times New Roman"/>
          <w:i/>
          <w:iCs/>
        </w:rPr>
      </w:pPr>
      <w:r w:rsidRPr="00883767">
        <w:rPr>
          <w:rFonts w:ascii="Times New Roman" w:hAnsi="Times New Roman" w:cs="Times New Roman"/>
        </w:rPr>
        <w:t xml:space="preserve">Задание 1 </w:t>
      </w:r>
      <w:r w:rsidRPr="00883767">
        <w:rPr>
          <w:rFonts w:ascii="Times New Roman" w:hAnsi="Times New Roman" w:cs="Times New Roman"/>
          <w:i/>
          <w:iCs/>
        </w:rPr>
        <w:t>Умение различать примеры, иллюстрирующие преимущества и недостатки мобильных приложений и бумажных географических карт.</w:t>
      </w:r>
    </w:p>
    <w:p w:rsidR="00EE1CD4" w:rsidRDefault="00EE1CD4" w:rsidP="00883767">
      <w:pPr>
        <w:pStyle w:val="NoSpacing"/>
        <w:ind w:left="-426"/>
        <w:rPr>
          <w:rFonts w:ascii="Times New Roman" w:hAnsi="Times New Roman" w:cs="Times New Roman"/>
        </w:rPr>
      </w:pPr>
      <w:r w:rsidRPr="00883767">
        <w:rPr>
          <w:rFonts w:ascii="Times New Roman" w:hAnsi="Times New Roman" w:cs="Times New Roman"/>
        </w:rPr>
        <w:t xml:space="preserve">Пятиклассники собирались в поход и обсуждали, как они будут ориентироваться и прокладывать маршрут на местности. Одни считали, что нужно скачать географические карты на телефоны и пользоваться только ими. Другие высказывались за то, чтобы взять с собой и бумажные карты походящего масштаба. Были высказаны разные аргументы. Какие из перечисленных ниже аргументов высказывали те, кто считал, что удобнее использовать карты мобильного приложения, а какие те, кто считал, что удобнее бумажные карты. </w:t>
      </w:r>
    </w:p>
    <w:p w:rsidR="00EE1CD4" w:rsidRPr="00883767" w:rsidRDefault="00EE1CD4" w:rsidP="00883767">
      <w:pPr>
        <w:pStyle w:val="NoSpacing"/>
        <w:ind w:left="-426"/>
        <w:rPr>
          <w:rFonts w:ascii="Times New Roman" w:hAnsi="Times New Roman" w:cs="Times New Roman"/>
        </w:rPr>
      </w:pPr>
      <w:r w:rsidRPr="00883767">
        <w:rPr>
          <w:rFonts w:ascii="Times New Roman" w:hAnsi="Times New Roman" w:cs="Times New Roman"/>
        </w:rPr>
        <w:t>Поставьте знак «+» в соответствующей колонке для каждого аргумента.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82"/>
        <w:gridCol w:w="2548"/>
        <w:gridCol w:w="3115"/>
      </w:tblGrid>
      <w:tr w:rsidR="00EE1CD4" w:rsidRPr="00C96C25">
        <w:tc>
          <w:tcPr>
            <w:tcW w:w="3682" w:type="dxa"/>
          </w:tcPr>
          <w:p w:rsidR="00EE1CD4" w:rsidRPr="00C96C25" w:rsidRDefault="00EE1CD4" w:rsidP="00C96C2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bookmarkStart w:id="4" w:name="_Hlk186301781"/>
            <w:r w:rsidRPr="00C96C25">
              <w:rPr>
                <w:rFonts w:ascii="Times New Roman" w:hAnsi="Times New Roman" w:cs="Times New Roman"/>
              </w:rPr>
              <w:t>Аргумент</w:t>
            </w:r>
          </w:p>
        </w:tc>
        <w:tc>
          <w:tcPr>
            <w:tcW w:w="2548" w:type="dxa"/>
          </w:tcPr>
          <w:p w:rsidR="00EE1CD4" w:rsidRPr="00C96C25" w:rsidRDefault="00EE1CD4" w:rsidP="00C96C2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За географические карты мобильного приложения</w:t>
            </w:r>
          </w:p>
        </w:tc>
        <w:tc>
          <w:tcPr>
            <w:tcW w:w="3115" w:type="dxa"/>
          </w:tcPr>
          <w:p w:rsidR="00EE1CD4" w:rsidRPr="00C96C25" w:rsidRDefault="00EE1CD4" w:rsidP="00C96C2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За бумажные географические карты</w:t>
            </w:r>
          </w:p>
        </w:tc>
      </w:tr>
      <w:tr w:rsidR="00EE1CD4" w:rsidRPr="00C96C25">
        <w:tc>
          <w:tcPr>
            <w:tcW w:w="3682" w:type="dxa"/>
          </w:tcPr>
          <w:p w:rsidR="00EE1CD4" w:rsidRPr="00C96C25" w:rsidRDefault="00EE1CD4" w:rsidP="00883767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Можно быстро изменять масштаб карты</w:t>
            </w:r>
          </w:p>
        </w:tc>
        <w:tc>
          <w:tcPr>
            <w:tcW w:w="2548" w:type="dxa"/>
          </w:tcPr>
          <w:p w:rsidR="00EE1CD4" w:rsidRPr="00C96C25" w:rsidRDefault="00EE1CD4" w:rsidP="00C96C2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EE1CD4" w:rsidRPr="00C96C25" w:rsidRDefault="00EE1CD4" w:rsidP="00C96C2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1CD4" w:rsidRPr="00C96C25">
        <w:tc>
          <w:tcPr>
            <w:tcW w:w="3682" w:type="dxa"/>
          </w:tcPr>
          <w:p w:rsidR="00EE1CD4" w:rsidRPr="00C96C25" w:rsidRDefault="00EE1CD4" w:rsidP="00883767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Можно проверить, в правильном ли направлении идешь, непосредственно во время пути</w:t>
            </w:r>
          </w:p>
        </w:tc>
        <w:tc>
          <w:tcPr>
            <w:tcW w:w="2548" w:type="dxa"/>
          </w:tcPr>
          <w:p w:rsidR="00EE1CD4" w:rsidRPr="00C96C25" w:rsidRDefault="00EE1CD4" w:rsidP="00C96C2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EE1CD4" w:rsidRPr="00C96C25" w:rsidRDefault="00EE1CD4" w:rsidP="00C96C2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1CD4" w:rsidRPr="00C96C25">
        <w:tc>
          <w:tcPr>
            <w:tcW w:w="3682" w:type="dxa"/>
          </w:tcPr>
          <w:p w:rsidR="00EE1CD4" w:rsidRPr="00C96C25" w:rsidRDefault="00EE1CD4" w:rsidP="00883767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Можно использовать, если телефон разряжен</w:t>
            </w:r>
          </w:p>
        </w:tc>
        <w:tc>
          <w:tcPr>
            <w:tcW w:w="2548" w:type="dxa"/>
          </w:tcPr>
          <w:p w:rsidR="00EE1CD4" w:rsidRPr="00C96C25" w:rsidRDefault="00EE1CD4" w:rsidP="00C96C2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EE1CD4" w:rsidRPr="00C96C25" w:rsidRDefault="00EE1CD4" w:rsidP="00C96C2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4"/>
    </w:tbl>
    <w:p w:rsidR="00EE1CD4" w:rsidRPr="00883767" w:rsidRDefault="00EE1CD4" w:rsidP="00883767">
      <w:pPr>
        <w:pStyle w:val="NoSpacing"/>
        <w:ind w:left="-426"/>
        <w:rPr>
          <w:rFonts w:ascii="Times New Roman" w:hAnsi="Times New Roman" w:cs="Times New Roman"/>
        </w:rPr>
      </w:pPr>
    </w:p>
    <w:p w:rsidR="00EE1CD4" w:rsidRPr="008737D7" w:rsidRDefault="00EE1CD4" w:rsidP="00443A0D">
      <w:pPr>
        <w:pStyle w:val="NoSpacing"/>
        <w:rPr>
          <w:rFonts w:ascii="Times New Roman" w:hAnsi="Times New Roman" w:cs="Times New Roman"/>
        </w:rPr>
      </w:pPr>
      <w:r w:rsidRPr="008737D7">
        <w:rPr>
          <w:rFonts w:ascii="Times New Roman" w:hAnsi="Times New Roman" w:cs="Times New Roman"/>
        </w:rPr>
        <w:t>Ответ: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82"/>
        <w:gridCol w:w="2548"/>
        <w:gridCol w:w="3115"/>
      </w:tblGrid>
      <w:tr w:rsidR="00EE1CD4" w:rsidRPr="00C96C25">
        <w:tc>
          <w:tcPr>
            <w:tcW w:w="3682" w:type="dxa"/>
          </w:tcPr>
          <w:p w:rsidR="00EE1CD4" w:rsidRPr="00C96C25" w:rsidRDefault="00EE1CD4" w:rsidP="00C96C2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Аргумент</w:t>
            </w:r>
          </w:p>
        </w:tc>
        <w:tc>
          <w:tcPr>
            <w:tcW w:w="2548" w:type="dxa"/>
          </w:tcPr>
          <w:p w:rsidR="00EE1CD4" w:rsidRPr="00C96C25" w:rsidRDefault="00EE1CD4" w:rsidP="00C96C2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За географические карты мобильного приложения</w:t>
            </w:r>
          </w:p>
        </w:tc>
        <w:tc>
          <w:tcPr>
            <w:tcW w:w="3115" w:type="dxa"/>
          </w:tcPr>
          <w:p w:rsidR="00EE1CD4" w:rsidRPr="00C96C25" w:rsidRDefault="00EE1CD4" w:rsidP="00C96C2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За бумажные географические карты</w:t>
            </w:r>
          </w:p>
        </w:tc>
      </w:tr>
      <w:tr w:rsidR="00EE1CD4" w:rsidRPr="00C96C25">
        <w:tc>
          <w:tcPr>
            <w:tcW w:w="3682" w:type="dxa"/>
          </w:tcPr>
          <w:p w:rsidR="00EE1CD4" w:rsidRPr="00C96C25" w:rsidRDefault="00EE1CD4" w:rsidP="00C133F1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Можно быстро изменять масштаб карты</w:t>
            </w:r>
          </w:p>
        </w:tc>
        <w:tc>
          <w:tcPr>
            <w:tcW w:w="2548" w:type="dxa"/>
          </w:tcPr>
          <w:p w:rsidR="00EE1CD4" w:rsidRPr="00C96C25" w:rsidRDefault="00EE1CD4" w:rsidP="00C96C2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115" w:type="dxa"/>
          </w:tcPr>
          <w:p w:rsidR="00EE1CD4" w:rsidRPr="00C96C25" w:rsidRDefault="00EE1CD4" w:rsidP="00C96C2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1CD4" w:rsidRPr="00C96C25">
        <w:tc>
          <w:tcPr>
            <w:tcW w:w="3682" w:type="dxa"/>
          </w:tcPr>
          <w:p w:rsidR="00EE1CD4" w:rsidRPr="00C96C25" w:rsidRDefault="00EE1CD4" w:rsidP="00C133F1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Можно проверить, в правильном ли направлении идешь, непосредственно во время пути</w:t>
            </w:r>
          </w:p>
        </w:tc>
        <w:tc>
          <w:tcPr>
            <w:tcW w:w="2548" w:type="dxa"/>
          </w:tcPr>
          <w:p w:rsidR="00EE1CD4" w:rsidRPr="00C96C25" w:rsidRDefault="00EE1CD4" w:rsidP="00C96C2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115" w:type="dxa"/>
          </w:tcPr>
          <w:p w:rsidR="00EE1CD4" w:rsidRPr="00C96C25" w:rsidRDefault="00EE1CD4" w:rsidP="00C96C2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1CD4" w:rsidRPr="00C96C25">
        <w:tc>
          <w:tcPr>
            <w:tcW w:w="3682" w:type="dxa"/>
          </w:tcPr>
          <w:p w:rsidR="00EE1CD4" w:rsidRPr="00C96C25" w:rsidRDefault="00EE1CD4" w:rsidP="00C133F1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Можно использовать, если телефон разряжен</w:t>
            </w:r>
          </w:p>
        </w:tc>
        <w:tc>
          <w:tcPr>
            <w:tcW w:w="2548" w:type="dxa"/>
          </w:tcPr>
          <w:p w:rsidR="00EE1CD4" w:rsidRPr="00C96C25" w:rsidRDefault="00EE1CD4" w:rsidP="00C96C2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EE1CD4" w:rsidRPr="00C96C25" w:rsidRDefault="00EE1CD4" w:rsidP="00C96C2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+</w:t>
            </w:r>
          </w:p>
        </w:tc>
      </w:tr>
    </w:tbl>
    <w:p w:rsidR="00EE1CD4" w:rsidRDefault="00EE1CD4" w:rsidP="00443A0D">
      <w:pPr>
        <w:pStyle w:val="NoSpacing"/>
      </w:pPr>
    </w:p>
    <w:p w:rsidR="00EE1CD4" w:rsidRPr="001B4AD3" w:rsidRDefault="00EE1CD4" w:rsidP="001B4AD3">
      <w:pPr>
        <w:pStyle w:val="NoSpacing"/>
        <w:ind w:left="-426"/>
        <w:rPr>
          <w:rFonts w:ascii="Times New Roman" w:hAnsi="Times New Roman" w:cs="Times New Roman"/>
        </w:rPr>
      </w:pPr>
      <w:r w:rsidRPr="001B4AD3">
        <w:rPr>
          <w:rFonts w:ascii="Times New Roman" w:hAnsi="Times New Roman" w:cs="Times New Roman"/>
        </w:rPr>
        <w:t xml:space="preserve">Задание 2 </w:t>
      </w:r>
      <w:r w:rsidRPr="001B4AD3">
        <w:rPr>
          <w:rFonts w:ascii="Times New Roman" w:hAnsi="Times New Roman" w:cs="Times New Roman"/>
          <w:i/>
          <w:iCs/>
        </w:rPr>
        <w:t>Умение самостоятельно привести пример преимуществ и недостатков</w:t>
      </w:r>
    </w:p>
    <w:p w:rsidR="00EE1CD4" w:rsidRPr="001B4AD3" w:rsidRDefault="00EE1CD4" w:rsidP="001B4AD3">
      <w:pPr>
        <w:pStyle w:val="NoSpacing"/>
        <w:ind w:left="-426"/>
        <w:rPr>
          <w:rFonts w:ascii="Times New Roman" w:hAnsi="Times New Roman" w:cs="Times New Roman"/>
        </w:rPr>
      </w:pPr>
      <w:r w:rsidRPr="001B4AD3">
        <w:rPr>
          <w:rFonts w:ascii="Times New Roman" w:hAnsi="Times New Roman" w:cs="Times New Roman"/>
        </w:rPr>
        <w:t xml:space="preserve"> Укажите одно преимущество и один недостаток использования мобильного приложения, и одно преимущество и один недостаток использования бумажной географической карты для ориентирования на местности. </w:t>
      </w:r>
    </w:p>
    <w:p w:rsidR="00EE1CD4" w:rsidRPr="001B4AD3" w:rsidRDefault="00EE1CD4" w:rsidP="001B4AD3">
      <w:pPr>
        <w:pStyle w:val="NoSpacing"/>
        <w:ind w:left="-426"/>
        <w:rPr>
          <w:rFonts w:ascii="Times New Roman" w:hAnsi="Times New Roman" w:cs="Times New Roman"/>
        </w:rPr>
      </w:pPr>
      <w:r w:rsidRPr="001B4AD3">
        <w:rPr>
          <w:rFonts w:ascii="Times New Roman" w:hAnsi="Times New Roman" w:cs="Times New Roman"/>
        </w:rPr>
        <w:t xml:space="preserve">Мобильное приложение: </w:t>
      </w:r>
    </w:p>
    <w:p w:rsidR="00EE1CD4" w:rsidRPr="001B4AD3" w:rsidRDefault="00EE1CD4" w:rsidP="001B4AD3">
      <w:pPr>
        <w:pStyle w:val="NoSpacing"/>
        <w:ind w:left="-426"/>
        <w:rPr>
          <w:rFonts w:ascii="Times New Roman" w:hAnsi="Times New Roman" w:cs="Times New Roman"/>
        </w:rPr>
      </w:pPr>
      <w:r w:rsidRPr="001B4AD3">
        <w:rPr>
          <w:rFonts w:ascii="Times New Roman" w:hAnsi="Times New Roman" w:cs="Times New Roman"/>
        </w:rPr>
        <w:t xml:space="preserve">Преимущество: _____________________ </w:t>
      </w:r>
    </w:p>
    <w:p w:rsidR="00EE1CD4" w:rsidRPr="001B4AD3" w:rsidRDefault="00EE1CD4" w:rsidP="001B4AD3">
      <w:pPr>
        <w:pStyle w:val="NoSpacing"/>
        <w:ind w:left="-426"/>
        <w:rPr>
          <w:rFonts w:ascii="Times New Roman" w:hAnsi="Times New Roman" w:cs="Times New Roman"/>
        </w:rPr>
      </w:pPr>
      <w:r w:rsidRPr="001B4AD3">
        <w:rPr>
          <w:rFonts w:ascii="Times New Roman" w:hAnsi="Times New Roman" w:cs="Times New Roman"/>
        </w:rPr>
        <w:t xml:space="preserve">Недостаток_________________________ </w:t>
      </w:r>
    </w:p>
    <w:p w:rsidR="00EE1CD4" w:rsidRPr="001B4AD3" w:rsidRDefault="00EE1CD4" w:rsidP="001B4AD3">
      <w:pPr>
        <w:pStyle w:val="NoSpacing"/>
        <w:ind w:left="-426"/>
        <w:rPr>
          <w:rFonts w:ascii="Times New Roman" w:hAnsi="Times New Roman" w:cs="Times New Roman"/>
        </w:rPr>
      </w:pPr>
      <w:r w:rsidRPr="001B4AD3">
        <w:rPr>
          <w:rFonts w:ascii="Times New Roman" w:hAnsi="Times New Roman" w:cs="Times New Roman"/>
        </w:rPr>
        <w:t xml:space="preserve">Бумажная географическая карта: </w:t>
      </w:r>
    </w:p>
    <w:p w:rsidR="00EE1CD4" w:rsidRPr="001B4AD3" w:rsidRDefault="00EE1CD4" w:rsidP="001B4AD3">
      <w:pPr>
        <w:pStyle w:val="NoSpacing"/>
        <w:ind w:left="-426"/>
        <w:rPr>
          <w:rFonts w:ascii="Times New Roman" w:hAnsi="Times New Roman" w:cs="Times New Roman"/>
        </w:rPr>
      </w:pPr>
      <w:r w:rsidRPr="001B4AD3">
        <w:rPr>
          <w:rFonts w:ascii="Times New Roman" w:hAnsi="Times New Roman" w:cs="Times New Roman"/>
        </w:rPr>
        <w:t xml:space="preserve">Преимущество _____________________ </w:t>
      </w:r>
    </w:p>
    <w:p w:rsidR="00EE1CD4" w:rsidRPr="001B4AD3" w:rsidRDefault="00EE1CD4" w:rsidP="001B4AD3">
      <w:pPr>
        <w:pStyle w:val="NoSpacing"/>
        <w:ind w:left="-426"/>
        <w:rPr>
          <w:rFonts w:ascii="Times New Roman" w:hAnsi="Times New Roman" w:cs="Times New Roman"/>
        </w:rPr>
      </w:pPr>
      <w:r w:rsidRPr="001B4AD3">
        <w:rPr>
          <w:rFonts w:ascii="Times New Roman" w:hAnsi="Times New Roman" w:cs="Times New Roman"/>
        </w:rPr>
        <w:t>Недостаток_________________________</w:t>
      </w:r>
    </w:p>
    <w:p w:rsidR="00EE1CD4" w:rsidRPr="001B4AD3" w:rsidRDefault="00EE1CD4" w:rsidP="001B4AD3">
      <w:pPr>
        <w:pStyle w:val="NoSpacing"/>
        <w:ind w:left="-426"/>
        <w:rPr>
          <w:rFonts w:ascii="Times New Roman" w:hAnsi="Times New Roman" w:cs="Times New Roman"/>
        </w:rPr>
      </w:pPr>
    </w:p>
    <w:p w:rsidR="00EE1CD4" w:rsidRPr="001B4AD3" w:rsidRDefault="00EE1CD4" w:rsidP="001B4AD3">
      <w:pPr>
        <w:pStyle w:val="NoSpacing"/>
        <w:ind w:left="-426"/>
        <w:rPr>
          <w:rFonts w:ascii="Times New Roman" w:hAnsi="Times New Roman" w:cs="Times New Roman"/>
        </w:rPr>
      </w:pPr>
      <w:r w:rsidRPr="001B4AD3">
        <w:rPr>
          <w:rFonts w:ascii="Times New Roman" w:hAnsi="Times New Roman" w:cs="Times New Roman"/>
        </w:rPr>
        <w:t>В ответе приведены следующие преимущества и недостатки мобильного приложения и бумажной географической карты:</w:t>
      </w:r>
    </w:p>
    <w:p w:rsidR="00EE1CD4" w:rsidRPr="001B4AD3" w:rsidRDefault="00EE1CD4" w:rsidP="001B4AD3">
      <w:pPr>
        <w:pStyle w:val="NoSpacing"/>
        <w:numPr>
          <w:ilvl w:val="0"/>
          <w:numId w:val="1"/>
        </w:numPr>
        <w:ind w:left="-426"/>
        <w:rPr>
          <w:rFonts w:ascii="Times New Roman" w:hAnsi="Times New Roman" w:cs="Times New Roman"/>
        </w:rPr>
      </w:pPr>
      <w:r w:rsidRPr="001B4AD3">
        <w:rPr>
          <w:rFonts w:ascii="Times New Roman" w:hAnsi="Times New Roman" w:cs="Times New Roman"/>
        </w:rPr>
        <w:t xml:space="preserve">мобильное приложение: </w:t>
      </w:r>
    </w:p>
    <w:p w:rsidR="00EE1CD4" w:rsidRPr="001B4AD3" w:rsidRDefault="00EE1CD4" w:rsidP="001B4AD3">
      <w:pPr>
        <w:pStyle w:val="NoSpacing"/>
        <w:ind w:left="-426"/>
        <w:rPr>
          <w:rFonts w:ascii="Times New Roman" w:hAnsi="Times New Roman" w:cs="Times New Roman"/>
        </w:rPr>
      </w:pPr>
      <w:r w:rsidRPr="001B4AD3">
        <w:rPr>
          <w:rFonts w:ascii="Times New Roman" w:hAnsi="Times New Roman" w:cs="Times New Roman"/>
        </w:rPr>
        <w:t xml:space="preserve">– преимущества: </w:t>
      </w:r>
    </w:p>
    <w:p w:rsidR="00EE1CD4" w:rsidRPr="001B4AD3" w:rsidRDefault="00EE1CD4" w:rsidP="001B4AD3">
      <w:pPr>
        <w:pStyle w:val="NoSpacing"/>
        <w:ind w:left="-426"/>
        <w:rPr>
          <w:rFonts w:ascii="Times New Roman" w:hAnsi="Times New Roman" w:cs="Times New Roman"/>
        </w:rPr>
      </w:pPr>
      <w:r w:rsidRPr="001B4AD3">
        <w:rPr>
          <w:rFonts w:ascii="Times New Roman" w:hAnsi="Times New Roman" w:cs="Times New Roman"/>
        </w:rPr>
        <w:t xml:space="preserve">- позволяет быстрее определить местонахождение; </w:t>
      </w:r>
    </w:p>
    <w:p w:rsidR="00EE1CD4" w:rsidRPr="001B4AD3" w:rsidRDefault="00EE1CD4" w:rsidP="001B4AD3">
      <w:pPr>
        <w:pStyle w:val="NoSpacing"/>
        <w:ind w:left="-426"/>
        <w:rPr>
          <w:rFonts w:ascii="Times New Roman" w:hAnsi="Times New Roman" w:cs="Times New Roman"/>
        </w:rPr>
      </w:pPr>
      <w:r w:rsidRPr="001B4AD3">
        <w:rPr>
          <w:rFonts w:ascii="Times New Roman" w:hAnsi="Times New Roman" w:cs="Times New Roman"/>
        </w:rPr>
        <w:t xml:space="preserve">- позволяет изменять масштаб; на карте мобильного приложения можно сразу получить  </w:t>
      </w:r>
    </w:p>
    <w:p w:rsidR="00EE1CD4" w:rsidRPr="001B4AD3" w:rsidRDefault="00EE1CD4" w:rsidP="001B4AD3">
      <w:pPr>
        <w:pStyle w:val="NoSpacing"/>
        <w:ind w:left="-426"/>
        <w:rPr>
          <w:rFonts w:ascii="Times New Roman" w:hAnsi="Times New Roman" w:cs="Times New Roman"/>
        </w:rPr>
      </w:pPr>
      <w:r w:rsidRPr="001B4AD3">
        <w:rPr>
          <w:rFonts w:ascii="Times New Roman" w:hAnsi="Times New Roman" w:cs="Times New Roman"/>
        </w:rPr>
        <w:t xml:space="preserve">  дополнительные сведения о географических объектах;</w:t>
      </w:r>
    </w:p>
    <w:p w:rsidR="00EE1CD4" w:rsidRPr="001B4AD3" w:rsidRDefault="00EE1CD4" w:rsidP="001B4AD3">
      <w:pPr>
        <w:pStyle w:val="NoSpacing"/>
        <w:ind w:left="-426"/>
        <w:rPr>
          <w:rFonts w:ascii="Times New Roman" w:hAnsi="Times New Roman" w:cs="Times New Roman"/>
        </w:rPr>
      </w:pPr>
      <w:r w:rsidRPr="001B4AD3">
        <w:rPr>
          <w:rFonts w:ascii="Times New Roman" w:hAnsi="Times New Roman" w:cs="Times New Roman"/>
        </w:rPr>
        <w:t>-  автоматически определяет направление или азимут, содержит самые новые сведения о территории;</w:t>
      </w:r>
    </w:p>
    <w:p w:rsidR="00EE1CD4" w:rsidRPr="001B4AD3" w:rsidRDefault="00EE1CD4" w:rsidP="001B4AD3">
      <w:pPr>
        <w:pStyle w:val="NoSpacing"/>
        <w:ind w:left="-426"/>
        <w:rPr>
          <w:rFonts w:ascii="Times New Roman" w:hAnsi="Times New Roman" w:cs="Times New Roman"/>
        </w:rPr>
      </w:pPr>
      <w:r w:rsidRPr="001B4AD3">
        <w:rPr>
          <w:rFonts w:ascii="Times New Roman" w:hAnsi="Times New Roman" w:cs="Times New Roman"/>
        </w:rPr>
        <w:t xml:space="preserve"> – недостатки: </w:t>
      </w:r>
    </w:p>
    <w:p w:rsidR="00EE1CD4" w:rsidRPr="001B4AD3" w:rsidRDefault="00EE1CD4" w:rsidP="001B4AD3">
      <w:pPr>
        <w:pStyle w:val="NoSpacing"/>
        <w:ind w:left="-426"/>
        <w:rPr>
          <w:rFonts w:ascii="Times New Roman" w:hAnsi="Times New Roman" w:cs="Times New Roman"/>
        </w:rPr>
      </w:pPr>
      <w:r w:rsidRPr="001B4AD3">
        <w:rPr>
          <w:rFonts w:ascii="Times New Roman" w:hAnsi="Times New Roman" w:cs="Times New Roman"/>
        </w:rPr>
        <w:t xml:space="preserve">- могут не работать из-за отсутствия Интернета, телефон может разрядиться, на некоторых территориях может плохо работать сигнал GPS; </w:t>
      </w:r>
    </w:p>
    <w:p w:rsidR="00EE1CD4" w:rsidRPr="001B4AD3" w:rsidRDefault="00EE1CD4" w:rsidP="001B4AD3">
      <w:pPr>
        <w:pStyle w:val="NoSpacing"/>
        <w:ind w:left="-426"/>
        <w:rPr>
          <w:rFonts w:ascii="Times New Roman" w:hAnsi="Times New Roman" w:cs="Times New Roman"/>
        </w:rPr>
      </w:pPr>
      <w:r w:rsidRPr="001B4AD3">
        <w:rPr>
          <w:rFonts w:ascii="Times New Roman" w:hAnsi="Times New Roman" w:cs="Times New Roman"/>
        </w:rPr>
        <w:t xml:space="preserve">2) бумажная географическая карта: </w:t>
      </w:r>
    </w:p>
    <w:p w:rsidR="00EE1CD4" w:rsidRPr="001B4AD3" w:rsidRDefault="00EE1CD4" w:rsidP="001B4AD3">
      <w:pPr>
        <w:pStyle w:val="NoSpacing"/>
        <w:ind w:left="-426"/>
        <w:rPr>
          <w:rFonts w:ascii="Times New Roman" w:hAnsi="Times New Roman" w:cs="Times New Roman"/>
        </w:rPr>
      </w:pPr>
      <w:r w:rsidRPr="001B4AD3">
        <w:rPr>
          <w:rFonts w:ascii="Times New Roman" w:hAnsi="Times New Roman" w:cs="Times New Roman"/>
        </w:rPr>
        <w:t xml:space="preserve">– преимущества: </w:t>
      </w:r>
    </w:p>
    <w:p w:rsidR="00EE1CD4" w:rsidRPr="001B4AD3" w:rsidRDefault="00EE1CD4" w:rsidP="001B4AD3">
      <w:pPr>
        <w:pStyle w:val="NoSpacing"/>
        <w:ind w:left="-426"/>
        <w:rPr>
          <w:rFonts w:ascii="Times New Roman" w:hAnsi="Times New Roman" w:cs="Times New Roman"/>
        </w:rPr>
      </w:pPr>
      <w:r w:rsidRPr="001B4AD3">
        <w:rPr>
          <w:rFonts w:ascii="Times New Roman" w:hAnsi="Times New Roman" w:cs="Times New Roman"/>
        </w:rPr>
        <w:t xml:space="preserve">- может использоваться при отсутствии электричества (для зарядки телефона) и интернет-соединения; </w:t>
      </w:r>
    </w:p>
    <w:p w:rsidR="00EE1CD4" w:rsidRPr="001B4AD3" w:rsidRDefault="00EE1CD4" w:rsidP="001B4AD3">
      <w:pPr>
        <w:pStyle w:val="NoSpacing"/>
        <w:ind w:left="-426"/>
        <w:rPr>
          <w:rFonts w:ascii="Times New Roman" w:hAnsi="Times New Roman" w:cs="Times New Roman"/>
        </w:rPr>
      </w:pPr>
      <w:r w:rsidRPr="001B4AD3">
        <w:rPr>
          <w:rFonts w:ascii="Times New Roman" w:hAnsi="Times New Roman" w:cs="Times New Roman"/>
        </w:rPr>
        <w:t xml:space="preserve">- бумажную карту легче использовать при ярком солнечном свете (не возникает проблемы с отражением света на экране); </w:t>
      </w:r>
    </w:p>
    <w:p w:rsidR="00EE1CD4" w:rsidRPr="001B4AD3" w:rsidRDefault="00EE1CD4" w:rsidP="001B4AD3">
      <w:pPr>
        <w:pStyle w:val="NoSpacing"/>
        <w:ind w:left="-426"/>
        <w:rPr>
          <w:rFonts w:ascii="Times New Roman" w:hAnsi="Times New Roman" w:cs="Times New Roman"/>
        </w:rPr>
      </w:pPr>
      <w:r w:rsidRPr="001B4AD3">
        <w:rPr>
          <w:rFonts w:ascii="Times New Roman" w:hAnsi="Times New Roman" w:cs="Times New Roman"/>
        </w:rPr>
        <w:t xml:space="preserve">- удобно планировать маршруты, оценивать расстояния и определять особенности местности; </w:t>
      </w:r>
    </w:p>
    <w:p w:rsidR="00EE1CD4" w:rsidRPr="001B4AD3" w:rsidRDefault="00EE1CD4" w:rsidP="001B4AD3">
      <w:pPr>
        <w:pStyle w:val="NoSpacing"/>
        <w:ind w:left="-426"/>
        <w:rPr>
          <w:rFonts w:ascii="Times New Roman" w:hAnsi="Times New Roman" w:cs="Times New Roman"/>
        </w:rPr>
      </w:pPr>
      <w:r w:rsidRPr="001B4AD3">
        <w:rPr>
          <w:rFonts w:ascii="Times New Roman" w:hAnsi="Times New Roman" w:cs="Times New Roman"/>
        </w:rPr>
        <w:t xml:space="preserve">– недостатки: </w:t>
      </w:r>
    </w:p>
    <w:p w:rsidR="00EE1CD4" w:rsidRPr="001B4AD3" w:rsidRDefault="00EE1CD4" w:rsidP="001B4AD3">
      <w:pPr>
        <w:pStyle w:val="NoSpacing"/>
        <w:ind w:left="-426"/>
        <w:rPr>
          <w:rFonts w:ascii="Times New Roman" w:hAnsi="Times New Roman" w:cs="Times New Roman"/>
        </w:rPr>
      </w:pPr>
      <w:r w:rsidRPr="001B4AD3">
        <w:rPr>
          <w:rFonts w:ascii="Times New Roman" w:hAnsi="Times New Roman" w:cs="Times New Roman"/>
        </w:rPr>
        <w:t xml:space="preserve">- может порваться или промокнуть; </w:t>
      </w:r>
    </w:p>
    <w:p w:rsidR="00EE1CD4" w:rsidRPr="001B4AD3" w:rsidRDefault="00EE1CD4" w:rsidP="001B4AD3">
      <w:pPr>
        <w:pStyle w:val="NoSpacing"/>
        <w:ind w:left="-426"/>
        <w:rPr>
          <w:rFonts w:ascii="Times New Roman" w:hAnsi="Times New Roman" w:cs="Times New Roman"/>
        </w:rPr>
      </w:pPr>
      <w:r w:rsidRPr="001B4AD3">
        <w:rPr>
          <w:rFonts w:ascii="Times New Roman" w:hAnsi="Times New Roman" w:cs="Times New Roman"/>
        </w:rPr>
        <w:t xml:space="preserve">- бумажная карта чаще, чем карта мобильного приложения, содержит устаревшие сведения; </w:t>
      </w:r>
    </w:p>
    <w:p w:rsidR="00EE1CD4" w:rsidRPr="001B4AD3" w:rsidRDefault="00EE1CD4" w:rsidP="001B4AD3">
      <w:pPr>
        <w:pStyle w:val="NoSpacing"/>
        <w:ind w:left="-426"/>
        <w:rPr>
          <w:rFonts w:ascii="Times New Roman" w:hAnsi="Times New Roman" w:cs="Times New Roman"/>
        </w:rPr>
      </w:pPr>
      <w:r w:rsidRPr="001B4AD3">
        <w:rPr>
          <w:rFonts w:ascii="Times New Roman" w:hAnsi="Times New Roman" w:cs="Times New Roman"/>
        </w:rPr>
        <w:t xml:space="preserve"> - отсутствует интерактивность; процесс навигации может быть более трудоемким и требовать  </w:t>
      </w:r>
    </w:p>
    <w:p w:rsidR="00EE1CD4" w:rsidRPr="001B4AD3" w:rsidRDefault="00EE1CD4" w:rsidP="001B4AD3">
      <w:pPr>
        <w:pStyle w:val="NoSpacing"/>
        <w:ind w:left="-426"/>
        <w:rPr>
          <w:rFonts w:ascii="Times New Roman" w:hAnsi="Times New Roman" w:cs="Times New Roman"/>
        </w:rPr>
      </w:pPr>
      <w:r w:rsidRPr="001B4AD3">
        <w:rPr>
          <w:rFonts w:ascii="Times New Roman" w:hAnsi="Times New Roman" w:cs="Times New Roman"/>
        </w:rPr>
        <w:t xml:space="preserve">   больше усилий для поиска нужной информации.</w:t>
      </w:r>
    </w:p>
    <w:p w:rsidR="00EE1CD4" w:rsidRDefault="00EE1CD4" w:rsidP="00B04ED3">
      <w:pPr>
        <w:pStyle w:val="NoSpacing"/>
        <w:ind w:left="-426"/>
        <w:rPr>
          <w:rFonts w:ascii="Times New Roman" w:hAnsi="Times New Roman" w:cs="Times New Roman"/>
        </w:rPr>
      </w:pPr>
    </w:p>
    <w:p w:rsidR="00EE1CD4" w:rsidRPr="00DA3C20" w:rsidRDefault="00EE1CD4" w:rsidP="001B4AD3">
      <w:pPr>
        <w:pStyle w:val="NoSpacing"/>
        <w:ind w:left="-426"/>
        <w:rPr>
          <w:rFonts w:ascii="Times New Roman" w:hAnsi="Times New Roman" w:cs="Times New Roman"/>
          <w:color w:val="000000"/>
          <w:u w:val="single"/>
        </w:rPr>
      </w:pPr>
      <w:r w:rsidRPr="008737D7">
        <w:rPr>
          <w:rFonts w:ascii="Times New Roman" w:hAnsi="Times New Roman" w:cs="Times New Roman"/>
          <w:b/>
          <w:bCs/>
          <w:u w:val="single"/>
        </w:rPr>
        <w:t>Раздел «Земля – планета Солнечной системы».</w:t>
      </w:r>
      <w:r w:rsidRPr="00DA3C20">
        <w:rPr>
          <w:rFonts w:ascii="Times New Roman" w:hAnsi="Times New Roman" w:cs="Times New Roman"/>
          <w:u w:val="single"/>
        </w:rPr>
        <w:t xml:space="preserve"> Тема: </w:t>
      </w:r>
      <w:r w:rsidRPr="00DA3C20">
        <w:rPr>
          <w:rFonts w:ascii="Times New Roman" w:hAnsi="Times New Roman" w:cs="Times New Roman"/>
          <w:color w:val="000000"/>
          <w:u w:val="single"/>
        </w:rPr>
        <w:t xml:space="preserve">Земля в Солнечной системе. </w:t>
      </w:r>
    </w:p>
    <w:p w:rsidR="00EE1CD4" w:rsidRDefault="00EE1CD4" w:rsidP="00B04ED3">
      <w:pPr>
        <w:pStyle w:val="NoSpacing"/>
        <w:ind w:left="-426"/>
        <w:rPr>
          <w:rFonts w:ascii="Times New Roman" w:hAnsi="Times New Roman" w:cs="Times New Roman"/>
        </w:rPr>
      </w:pPr>
      <w:r w:rsidRPr="00B04ED3">
        <w:rPr>
          <w:rFonts w:ascii="Times New Roman" w:hAnsi="Times New Roman" w:cs="Times New Roman"/>
        </w:rPr>
        <w:t>Задание 1</w:t>
      </w:r>
      <w:r w:rsidRPr="00F75B0E">
        <w:rPr>
          <w:rFonts w:ascii="Times New Roman" w:hAnsi="Times New Roman" w:cs="Times New Roman"/>
          <w:i/>
          <w:iCs/>
        </w:rPr>
        <w:t>Выстраивание цепочки связей для объяснения (дополнение предложенных предложений).</w:t>
      </w:r>
    </w:p>
    <w:p w:rsidR="00EE1CD4" w:rsidRPr="00B04ED3" w:rsidRDefault="00EE1CD4" w:rsidP="00F75B0E">
      <w:pPr>
        <w:pStyle w:val="NoSpacing"/>
        <w:rPr>
          <w:rFonts w:ascii="Times New Roman" w:hAnsi="Times New Roman" w:cs="Times New Roman"/>
          <w:i/>
          <w:iCs/>
        </w:rPr>
      </w:pPr>
    </w:p>
    <w:p w:rsidR="00EE1CD4" w:rsidRPr="00F75B0E" w:rsidRDefault="00EE1CD4" w:rsidP="00F75B0E">
      <w:pPr>
        <w:pStyle w:val="NoSpacing"/>
        <w:ind w:left="-426"/>
        <w:rPr>
          <w:rFonts w:ascii="Times New Roman" w:hAnsi="Times New Roman" w:cs="Times New Roman"/>
          <w:b/>
          <w:bCs/>
          <w:u w:val="single"/>
        </w:rPr>
      </w:pPr>
      <w:r w:rsidRPr="00F75B0E">
        <w:rPr>
          <w:rFonts w:ascii="Times New Roman" w:hAnsi="Times New Roman" w:cs="Times New Roman"/>
        </w:rPr>
        <w:t>При обсуждении явлений полярного дня и ночи Виталий сказал, что людям, которые живут за полярным кругом, нужно принимать много витамина Д. Он образуется в коже человека под воздействием солнечных лучей и необходим для поддержания здоровья костей. Ксения не поняла связи между местом проживания людей и необходимостью принимать больше витамина Д. Дополните предложения, вставив подходящие по смыслу слова, чтобы получилось верное объяснение указанной связи. Витамин Д образуется под действием ____ . Во время полярной ночи Солнце ____ над горизонтом. Явление полярной ночи наблюдается между ____ и полюсами Земли. Полярная ночь возникает из-за постоянного ____ земной оси при движении Земли по орбите вокруг Солнца. Зимой, во время ____, люди, проживающие за полярным кругом, должны поддерживать свое здоровье, принимая витамин Д.</w:t>
      </w:r>
    </w:p>
    <w:p w:rsidR="00EE1CD4" w:rsidRPr="00F75B0E" w:rsidRDefault="00EE1CD4" w:rsidP="00D7681A">
      <w:pPr>
        <w:pStyle w:val="NoSpacing"/>
        <w:ind w:left="-426"/>
        <w:rPr>
          <w:rFonts w:ascii="Times New Roman" w:hAnsi="Times New Roman" w:cs="Times New Roman"/>
          <w:b/>
          <w:bCs/>
          <w:u w:val="single"/>
        </w:rPr>
      </w:pPr>
    </w:p>
    <w:p w:rsidR="00EE1CD4" w:rsidRPr="00F75B0E" w:rsidRDefault="00EE1CD4" w:rsidP="00F75B0E">
      <w:pPr>
        <w:pStyle w:val="NoSpacing"/>
        <w:ind w:left="-567"/>
        <w:rPr>
          <w:rFonts w:ascii="Times New Roman" w:hAnsi="Times New Roman" w:cs="Times New Roman"/>
        </w:rPr>
      </w:pPr>
      <w:r w:rsidRPr="00F75B0E">
        <w:rPr>
          <w:rFonts w:ascii="Times New Roman" w:hAnsi="Times New Roman" w:cs="Times New Roman"/>
        </w:rPr>
        <w:t>Примерный ответ: Витамин Д образуется под действием Солнца. Во время полярной ночи Солнце не поднимается над горизонтом. Явление полярной ночи наблюдается между полярными кругами и полюсами Земли. Полярная ночь возникает из-за постоянного наклона земной оси при движении Земли по орбите вокруг Солнца. Зимой, во время полярной ночи, люди, проживающие за полярным кругом, должны поддерживать свое здоровье, принимая витамин Д.</w:t>
      </w:r>
    </w:p>
    <w:p w:rsidR="00EE1CD4" w:rsidRDefault="00EE1CD4" w:rsidP="00D7681A">
      <w:pPr>
        <w:pStyle w:val="NoSpacing"/>
        <w:ind w:left="-426"/>
        <w:rPr>
          <w:rFonts w:ascii="Times New Roman" w:hAnsi="Times New Roman" w:cs="Times New Roman"/>
          <w:b/>
          <w:bCs/>
          <w:u w:val="single"/>
        </w:rPr>
      </w:pPr>
    </w:p>
    <w:p w:rsidR="00EE1CD4" w:rsidRPr="003A556D" w:rsidRDefault="00EE1CD4" w:rsidP="00D7681A">
      <w:pPr>
        <w:pStyle w:val="NoSpacing"/>
        <w:ind w:left="-426"/>
        <w:rPr>
          <w:u w:val="single"/>
        </w:rPr>
      </w:pPr>
      <w:r w:rsidRPr="008737D7">
        <w:rPr>
          <w:rFonts w:ascii="Times New Roman" w:hAnsi="Times New Roman" w:cs="Times New Roman"/>
          <w:b/>
          <w:bCs/>
          <w:u w:val="single"/>
        </w:rPr>
        <w:t>Тема: Раздел «Оболочки Земли».</w:t>
      </w:r>
      <w:r w:rsidRPr="003A556D">
        <w:rPr>
          <w:rFonts w:ascii="Times New Roman" w:hAnsi="Times New Roman" w:cs="Times New Roman"/>
          <w:u w:val="single"/>
        </w:rPr>
        <w:t xml:space="preserve"> Тема «Литосфера – каменная оболочка Земли».</w:t>
      </w:r>
      <w:r w:rsidRPr="003A556D">
        <w:rPr>
          <w:rFonts w:ascii="Times New Roman" w:hAnsi="Times New Roman" w:cs="Times New Roman"/>
          <w:color w:val="000000"/>
          <w:u w:val="single"/>
        </w:rPr>
        <w:t>Проявления внутренних и внешних процессов образования рельефа. Движение литосферных плит. Образование вулканов и причины землетрясений.</w:t>
      </w:r>
      <w:r>
        <w:rPr>
          <w:rFonts w:ascii="Times New Roman" w:hAnsi="Times New Roman" w:cs="Times New Roman"/>
          <w:u w:val="single"/>
        </w:rPr>
        <w:t xml:space="preserve">«Литосфера и человек». </w:t>
      </w:r>
    </w:p>
    <w:p w:rsidR="00EE1CD4" w:rsidRPr="003A556D" w:rsidRDefault="00EE1CD4" w:rsidP="00D7681A">
      <w:pPr>
        <w:pStyle w:val="NoSpacing"/>
        <w:ind w:left="-426"/>
        <w:rPr>
          <w:u w:val="single"/>
        </w:rPr>
      </w:pPr>
    </w:p>
    <w:p w:rsidR="00EE1CD4" w:rsidRPr="00D7681A" w:rsidRDefault="00EE1CD4" w:rsidP="00D7681A">
      <w:pPr>
        <w:pStyle w:val="NoSpacing"/>
        <w:ind w:left="-426"/>
        <w:rPr>
          <w:rFonts w:ascii="Times New Roman" w:hAnsi="Times New Roman" w:cs="Times New Roman"/>
        </w:rPr>
      </w:pPr>
      <w:r w:rsidRPr="00D7681A">
        <w:rPr>
          <w:rFonts w:ascii="Times New Roman" w:hAnsi="Times New Roman" w:cs="Times New Roman"/>
        </w:rPr>
        <w:t>Задание 1. Работа с текстом</w:t>
      </w:r>
    </w:p>
    <w:p w:rsidR="00EE1CD4" w:rsidRDefault="00EE1CD4" w:rsidP="00D7681A">
      <w:pPr>
        <w:pStyle w:val="NoSpacing"/>
        <w:ind w:left="-426"/>
        <w:rPr>
          <w:rFonts w:ascii="Times New Roman" w:hAnsi="Times New Roman" w:cs="Times New Roman"/>
        </w:rPr>
      </w:pPr>
      <w:r w:rsidRPr="00D7681A">
        <w:rPr>
          <w:rFonts w:ascii="Times New Roman" w:hAnsi="Times New Roman" w:cs="Times New Roman"/>
        </w:rPr>
        <w:t xml:space="preserve">Прочитайте информационное сообщение и выполните задание. </w:t>
      </w:r>
    </w:p>
    <w:p w:rsidR="00EE1CD4" w:rsidRDefault="00EE1CD4" w:rsidP="00D7681A">
      <w:pPr>
        <w:pStyle w:val="NoSpacing"/>
        <w:ind w:left="-426"/>
        <w:rPr>
          <w:rFonts w:ascii="Times New Roman" w:hAnsi="Times New Roman" w:cs="Times New Roman"/>
        </w:rPr>
      </w:pPr>
      <w:r w:rsidRPr="00D7681A">
        <w:rPr>
          <w:rFonts w:ascii="Times New Roman" w:hAnsi="Times New Roman" w:cs="Times New Roman"/>
        </w:rPr>
        <w:t xml:space="preserve">В восточной Азии произошло два сильных землетрясения. Сначала землетрясение магнитудой 6,7 произошло в Японии. Его очаг залегал на глубине 50 километров недалеко от побережья острова Хоккайдо. Подземные толчки силой до 5 баллов ощущались в 13 японских городах. Разрушений не было, но пострадали два пожилых человека, застрявшие в остановившихся лифтах. Неделей позже землетрясение магнитудой 6,4 произошло на острове Тайвань. Эпицентр находился в 25 километрах к югу от города Юйцзин. Очаг располагался на глубине 10 километров. Сила подземных толчков достигала 7–8 баллов. В результате стихийного бедствия в городе обрушились несколько зданий, в том числе жилой комплекс, были раненые. </w:t>
      </w:r>
    </w:p>
    <w:p w:rsidR="00EE1CD4" w:rsidRDefault="00EE1CD4" w:rsidP="00D7681A">
      <w:pPr>
        <w:pStyle w:val="NoSpacing"/>
        <w:ind w:left="-426"/>
        <w:rPr>
          <w:rFonts w:ascii="Times New Roman" w:hAnsi="Times New Roman" w:cs="Times New Roman"/>
        </w:rPr>
      </w:pPr>
      <w:r w:rsidRPr="00D7681A">
        <w:rPr>
          <w:rFonts w:ascii="Times New Roman" w:hAnsi="Times New Roman" w:cs="Times New Roman"/>
        </w:rPr>
        <w:t>Объясните, почему на острове Тайвань землетрясение было более сильным, чем в Японии, хотя землетрясение в Японии имело бὸльшую магнитуду.</w:t>
      </w:r>
    </w:p>
    <w:p w:rsidR="00EE1CD4" w:rsidRPr="00D7681A" w:rsidRDefault="00EE1CD4" w:rsidP="00D7681A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Ответ: </w:t>
      </w:r>
      <w:r w:rsidRPr="003A556D">
        <w:rPr>
          <w:rFonts w:ascii="Times New Roman" w:hAnsi="Times New Roman" w:cs="Times New Roman"/>
        </w:rPr>
        <w:t>различие в силе землетрясений было связано с различием в глубине очагов землетрясений</w:t>
      </w:r>
      <w:r>
        <w:t>.</w:t>
      </w:r>
    </w:p>
    <w:p w:rsidR="00EE1CD4" w:rsidRPr="00D7681A" w:rsidRDefault="00EE1CD4" w:rsidP="00443A0D">
      <w:pPr>
        <w:pStyle w:val="NoSpacing"/>
        <w:rPr>
          <w:rFonts w:ascii="Times New Roman" w:hAnsi="Times New Roman" w:cs="Times New Roman"/>
        </w:rPr>
      </w:pPr>
    </w:p>
    <w:p w:rsidR="00EE1CD4" w:rsidRPr="003A556D" w:rsidRDefault="00EE1CD4" w:rsidP="003A556D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2.  </w:t>
      </w:r>
      <w:r w:rsidRPr="003A556D">
        <w:rPr>
          <w:rFonts w:ascii="Times New Roman" w:hAnsi="Times New Roman" w:cs="Times New Roman"/>
        </w:rPr>
        <w:t>Заполните пропуски в тексте.Использование недр</w:t>
      </w:r>
      <w:r>
        <w:rPr>
          <w:rFonts w:ascii="Times New Roman" w:hAnsi="Times New Roman" w:cs="Times New Roman"/>
        </w:rPr>
        <w:t>.</w:t>
      </w:r>
    </w:p>
    <w:p w:rsidR="00EE1CD4" w:rsidRPr="003A556D" w:rsidRDefault="00EE1CD4" w:rsidP="003A556D">
      <w:pPr>
        <w:pStyle w:val="NoSpacing"/>
        <w:ind w:left="-426"/>
        <w:rPr>
          <w:rFonts w:ascii="Times New Roman" w:hAnsi="Times New Roman" w:cs="Times New Roman"/>
        </w:rPr>
      </w:pPr>
      <w:r w:rsidRPr="003A556D">
        <w:rPr>
          <w:rFonts w:ascii="Times New Roman" w:hAnsi="Times New Roman" w:cs="Times New Roman"/>
        </w:rPr>
        <w:t>На месте извлечения горных пород в литосфере образуются</w:t>
      </w:r>
      <w:r>
        <w:rPr>
          <w:rFonts w:ascii="Times New Roman" w:hAnsi="Times New Roman" w:cs="Times New Roman"/>
        </w:rPr>
        <w:t>_____</w:t>
      </w:r>
      <w:r w:rsidRPr="003A556D">
        <w:rPr>
          <w:rFonts w:ascii="Times New Roman" w:hAnsi="Times New Roman" w:cs="Times New Roman"/>
        </w:rPr>
        <w:t>. Это приводит к </w:t>
      </w:r>
      <w:r>
        <w:rPr>
          <w:rFonts w:ascii="Times New Roman" w:hAnsi="Times New Roman" w:cs="Times New Roman"/>
        </w:rPr>
        <w:t>_____</w:t>
      </w:r>
      <w:r w:rsidRPr="003A556D">
        <w:rPr>
          <w:rFonts w:ascii="Times New Roman" w:hAnsi="Times New Roman" w:cs="Times New Roman"/>
        </w:rPr>
        <w:t>грунтов, нарушению движения </w:t>
      </w:r>
      <w:r>
        <w:rPr>
          <w:rFonts w:ascii="Times New Roman" w:hAnsi="Times New Roman" w:cs="Times New Roman"/>
        </w:rPr>
        <w:t>_____</w:t>
      </w:r>
      <w:r w:rsidRPr="003A556D">
        <w:rPr>
          <w:rFonts w:ascii="Times New Roman" w:hAnsi="Times New Roman" w:cs="Times New Roman"/>
        </w:rPr>
        <w:t> вод.</w:t>
      </w:r>
    </w:p>
    <w:p w:rsidR="00EE1CD4" w:rsidRDefault="00EE1CD4" w:rsidP="003A556D">
      <w:pPr>
        <w:pStyle w:val="NoSpacing"/>
        <w:ind w:left="-426"/>
        <w:rPr>
          <w:rFonts w:ascii="Times New Roman" w:hAnsi="Times New Roman" w:cs="Times New Roman"/>
        </w:rPr>
      </w:pPr>
    </w:p>
    <w:p w:rsidR="00EE1CD4" w:rsidRDefault="00EE1CD4" w:rsidP="003A556D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Pr="003A556D">
        <w:rPr>
          <w:rFonts w:ascii="Times New Roman" w:hAnsi="Times New Roman" w:cs="Times New Roman"/>
        </w:rPr>
        <w:t>пустоты</w:t>
      </w:r>
      <w:r>
        <w:rPr>
          <w:rFonts w:ascii="Times New Roman" w:hAnsi="Times New Roman" w:cs="Times New Roman"/>
        </w:rPr>
        <w:t xml:space="preserve">          2) </w:t>
      </w:r>
      <w:r w:rsidRPr="003A556D">
        <w:rPr>
          <w:rFonts w:ascii="Times New Roman" w:hAnsi="Times New Roman" w:cs="Times New Roman"/>
        </w:rPr>
        <w:t>речных</w:t>
      </w:r>
      <w:r>
        <w:rPr>
          <w:rFonts w:ascii="Times New Roman" w:hAnsi="Times New Roman" w:cs="Times New Roman"/>
        </w:rPr>
        <w:t xml:space="preserve">         3) </w:t>
      </w:r>
      <w:r w:rsidRPr="003A556D">
        <w:rPr>
          <w:rFonts w:ascii="Times New Roman" w:hAnsi="Times New Roman" w:cs="Times New Roman"/>
        </w:rPr>
        <w:t>поднятию</w:t>
      </w:r>
      <w:r>
        <w:rPr>
          <w:rFonts w:ascii="Times New Roman" w:hAnsi="Times New Roman" w:cs="Times New Roman"/>
        </w:rPr>
        <w:t xml:space="preserve">        4) </w:t>
      </w:r>
      <w:r w:rsidRPr="003A556D">
        <w:rPr>
          <w:rFonts w:ascii="Times New Roman" w:hAnsi="Times New Roman" w:cs="Times New Roman"/>
        </w:rPr>
        <w:t>подземных</w:t>
      </w:r>
      <w:r>
        <w:rPr>
          <w:rFonts w:ascii="Times New Roman" w:hAnsi="Times New Roman" w:cs="Times New Roman"/>
        </w:rPr>
        <w:t xml:space="preserve">        5) </w:t>
      </w:r>
      <w:r w:rsidRPr="003A556D">
        <w:rPr>
          <w:rFonts w:ascii="Times New Roman" w:hAnsi="Times New Roman" w:cs="Times New Roman"/>
        </w:rPr>
        <w:t>провалу</w:t>
      </w:r>
      <w:r>
        <w:rPr>
          <w:rFonts w:ascii="Times New Roman" w:hAnsi="Times New Roman" w:cs="Times New Roman"/>
        </w:rPr>
        <w:t xml:space="preserve">           6) </w:t>
      </w:r>
      <w:r w:rsidRPr="003A556D">
        <w:rPr>
          <w:rFonts w:ascii="Times New Roman" w:hAnsi="Times New Roman" w:cs="Times New Roman"/>
        </w:rPr>
        <w:t>горы</w:t>
      </w:r>
    </w:p>
    <w:p w:rsidR="00EE1CD4" w:rsidRPr="003A556D" w:rsidRDefault="00EE1CD4" w:rsidP="003A556D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 1, 5, 4</w:t>
      </w:r>
    </w:p>
    <w:p w:rsidR="00EE1CD4" w:rsidRDefault="00EE1CD4" w:rsidP="003A556D">
      <w:pPr>
        <w:pStyle w:val="NoSpacing"/>
        <w:ind w:left="-426"/>
      </w:pPr>
    </w:p>
    <w:p w:rsidR="00EE1CD4" w:rsidRPr="00DD248B" w:rsidRDefault="00EE1CD4" w:rsidP="00DD248B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3. </w:t>
      </w:r>
      <w:r w:rsidRPr="00DD248B">
        <w:rPr>
          <w:rFonts w:ascii="Times New Roman" w:hAnsi="Times New Roman" w:cs="Times New Roman"/>
          <w:i/>
          <w:iCs/>
        </w:rPr>
        <w:t>Установите правильное соответствие</w:t>
      </w:r>
      <w:r w:rsidRPr="003A556D">
        <w:rPr>
          <w:rFonts w:ascii="Times New Roman" w:hAnsi="Times New Roman" w:cs="Times New Roman"/>
        </w:rPr>
        <w:t>.Литосфера</w:t>
      </w:r>
    </w:p>
    <w:p w:rsidR="00EE1CD4" w:rsidRDefault="00EE1CD4" w:rsidP="00A52445">
      <w:pPr>
        <w:pStyle w:val="NoSpacing"/>
        <w:ind w:left="-426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А. </w:t>
      </w:r>
      <w:r w:rsidRPr="003A556D">
        <w:rPr>
          <w:rFonts w:ascii="Times New Roman" w:hAnsi="Times New Roman" w:cs="Times New Roman"/>
          <w:color w:val="000000"/>
        </w:rPr>
        <w:t xml:space="preserve">Неровности земной поверхности, имеющие разные </w:t>
      </w:r>
      <w:r>
        <w:rPr>
          <w:rFonts w:ascii="Times New Roman" w:hAnsi="Times New Roman" w:cs="Times New Roman"/>
          <w:color w:val="000000"/>
        </w:rPr>
        <w:t xml:space="preserve">                                1) </w:t>
      </w:r>
      <w:r w:rsidRPr="003A556D">
        <w:rPr>
          <w:rFonts w:ascii="Times New Roman" w:hAnsi="Times New Roman" w:cs="Times New Roman"/>
          <w:color w:val="000000"/>
        </w:rPr>
        <w:t>Литосфера</w:t>
      </w:r>
    </w:p>
    <w:p w:rsidR="00EE1CD4" w:rsidRDefault="00EE1CD4" w:rsidP="003A556D">
      <w:pPr>
        <w:pStyle w:val="NoSpacing"/>
        <w:ind w:left="-426"/>
        <w:rPr>
          <w:rFonts w:ascii="Times New Roman" w:hAnsi="Times New Roman" w:cs="Times New Roman"/>
          <w:color w:val="000000"/>
        </w:rPr>
      </w:pPr>
      <w:r w:rsidRPr="003A556D">
        <w:rPr>
          <w:rFonts w:ascii="Times New Roman" w:hAnsi="Times New Roman" w:cs="Times New Roman"/>
          <w:color w:val="000000"/>
        </w:rPr>
        <w:t>размеры, форму, происхождение и формирующиеся в</w:t>
      </w:r>
    </w:p>
    <w:p w:rsidR="00EE1CD4" w:rsidRPr="003A556D" w:rsidRDefault="00EE1CD4" w:rsidP="003A556D">
      <w:pPr>
        <w:pStyle w:val="NoSpacing"/>
        <w:ind w:left="-426"/>
        <w:rPr>
          <w:rFonts w:ascii="Times New Roman" w:hAnsi="Times New Roman" w:cs="Times New Roman"/>
          <w:color w:val="000000"/>
        </w:rPr>
      </w:pPr>
      <w:r w:rsidRPr="003A556D">
        <w:rPr>
          <w:rFonts w:ascii="Times New Roman" w:hAnsi="Times New Roman" w:cs="Times New Roman"/>
          <w:color w:val="000000"/>
        </w:rPr>
        <w:t xml:space="preserve"> результате действия внутренних и внешних сил.</w:t>
      </w:r>
    </w:p>
    <w:p w:rsidR="00EE1CD4" w:rsidRDefault="00EE1CD4" w:rsidP="00A52445">
      <w:pPr>
        <w:pStyle w:val="NoSpacing"/>
        <w:ind w:left="-426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Б. </w:t>
      </w:r>
      <w:r w:rsidRPr="003A556D">
        <w:rPr>
          <w:rFonts w:ascii="Times New Roman" w:hAnsi="Times New Roman" w:cs="Times New Roman"/>
          <w:color w:val="000000"/>
        </w:rPr>
        <w:t xml:space="preserve">Природное явление, представляющее собой подземные </w:t>
      </w:r>
      <w:r>
        <w:rPr>
          <w:rFonts w:ascii="Times New Roman" w:hAnsi="Times New Roman" w:cs="Times New Roman"/>
          <w:color w:val="000000"/>
        </w:rPr>
        <w:t xml:space="preserve">                         2) </w:t>
      </w:r>
      <w:r w:rsidRPr="003A556D">
        <w:rPr>
          <w:rFonts w:ascii="Times New Roman" w:hAnsi="Times New Roman" w:cs="Times New Roman"/>
          <w:color w:val="000000"/>
        </w:rPr>
        <w:t>Рельеф</w:t>
      </w:r>
    </w:p>
    <w:p w:rsidR="00EE1CD4" w:rsidRDefault="00EE1CD4" w:rsidP="003A556D">
      <w:pPr>
        <w:pStyle w:val="NoSpacing"/>
        <w:ind w:left="-426"/>
        <w:rPr>
          <w:rFonts w:ascii="Times New Roman" w:hAnsi="Times New Roman" w:cs="Times New Roman"/>
          <w:color w:val="000000"/>
        </w:rPr>
      </w:pPr>
      <w:r w:rsidRPr="003A556D">
        <w:rPr>
          <w:rFonts w:ascii="Times New Roman" w:hAnsi="Times New Roman" w:cs="Times New Roman"/>
          <w:color w:val="000000"/>
        </w:rPr>
        <w:t xml:space="preserve">толчки и колебания земной поверхности, к которым приводит </w:t>
      </w:r>
    </w:p>
    <w:p w:rsidR="00EE1CD4" w:rsidRPr="003A556D" w:rsidRDefault="00EE1CD4" w:rsidP="003A556D">
      <w:pPr>
        <w:pStyle w:val="NoSpacing"/>
        <w:ind w:left="-426"/>
        <w:rPr>
          <w:rFonts w:ascii="Times New Roman" w:hAnsi="Times New Roman" w:cs="Times New Roman"/>
          <w:color w:val="000000"/>
        </w:rPr>
      </w:pPr>
      <w:r w:rsidRPr="003A556D">
        <w:rPr>
          <w:rFonts w:ascii="Times New Roman" w:hAnsi="Times New Roman" w:cs="Times New Roman"/>
          <w:color w:val="000000"/>
        </w:rPr>
        <w:t>резкий разрыв и смещение горных пород на глубине.</w:t>
      </w:r>
    </w:p>
    <w:p w:rsidR="00EE1CD4" w:rsidRDefault="00EE1CD4" w:rsidP="00A52445">
      <w:pPr>
        <w:pStyle w:val="NoSpacing"/>
        <w:ind w:left="-426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В. </w:t>
      </w:r>
      <w:r w:rsidRPr="003A556D">
        <w:rPr>
          <w:rFonts w:ascii="Times New Roman" w:hAnsi="Times New Roman" w:cs="Times New Roman"/>
          <w:color w:val="000000"/>
        </w:rPr>
        <w:t xml:space="preserve">Твёрдая оболочка Земли, состоящая из земной коры и </w:t>
      </w:r>
      <w:r>
        <w:rPr>
          <w:rFonts w:ascii="Times New Roman" w:hAnsi="Times New Roman" w:cs="Times New Roman"/>
          <w:color w:val="000000"/>
        </w:rPr>
        <w:t xml:space="preserve">                           3) </w:t>
      </w:r>
      <w:r w:rsidRPr="003A556D">
        <w:rPr>
          <w:rFonts w:ascii="Times New Roman" w:hAnsi="Times New Roman" w:cs="Times New Roman"/>
          <w:color w:val="000000"/>
        </w:rPr>
        <w:t>Землетрясение</w:t>
      </w:r>
    </w:p>
    <w:p w:rsidR="00EE1CD4" w:rsidRDefault="00EE1CD4" w:rsidP="00A52445">
      <w:pPr>
        <w:pStyle w:val="NoSpacing"/>
        <w:ind w:left="-426"/>
        <w:rPr>
          <w:rFonts w:ascii="Times New Roman" w:hAnsi="Times New Roman" w:cs="Times New Roman"/>
          <w:color w:val="000000"/>
        </w:rPr>
      </w:pPr>
      <w:r w:rsidRPr="003A556D">
        <w:rPr>
          <w:rFonts w:ascii="Times New Roman" w:hAnsi="Times New Roman" w:cs="Times New Roman"/>
          <w:color w:val="000000"/>
        </w:rPr>
        <w:t>верхней мантии.</w:t>
      </w:r>
    </w:p>
    <w:p w:rsidR="00EE1CD4" w:rsidRPr="003A556D" w:rsidRDefault="00EE1CD4" w:rsidP="00A52445">
      <w:pPr>
        <w:pStyle w:val="NoSpacing"/>
        <w:ind w:left="-426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Ответ: 2, 3, 1</w:t>
      </w:r>
    </w:p>
    <w:p w:rsidR="00EE1CD4" w:rsidRPr="003A556D" w:rsidRDefault="00EE1CD4" w:rsidP="003A556D">
      <w:pPr>
        <w:pStyle w:val="NoSpacing"/>
        <w:rPr>
          <w:rFonts w:ascii="Times New Roman" w:hAnsi="Times New Roman" w:cs="Times New Roman"/>
        </w:rPr>
      </w:pPr>
    </w:p>
    <w:p w:rsidR="00EE1CD4" w:rsidRPr="003A556D" w:rsidRDefault="00EE1CD4" w:rsidP="00A52445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4.  </w:t>
      </w:r>
      <w:r w:rsidRPr="00DD248B">
        <w:rPr>
          <w:rFonts w:ascii="Times New Roman" w:hAnsi="Times New Roman" w:cs="Times New Roman"/>
          <w:i/>
          <w:iCs/>
        </w:rPr>
        <w:t xml:space="preserve">Установите соответствие между категориями. </w:t>
      </w:r>
      <w:r w:rsidRPr="003A556D">
        <w:rPr>
          <w:rFonts w:ascii="Times New Roman" w:hAnsi="Times New Roman" w:cs="Times New Roman"/>
        </w:rPr>
        <w:t>Полезные ископаемые и человек</w:t>
      </w:r>
    </w:p>
    <w:p w:rsidR="00EE1CD4" w:rsidRDefault="00EE1CD4" w:rsidP="00A52445">
      <w:pPr>
        <w:pStyle w:val="NoSpacing"/>
        <w:ind w:left="-426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А. </w:t>
      </w:r>
      <w:r w:rsidRPr="003A556D">
        <w:rPr>
          <w:rFonts w:ascii="Times New Roman" w:hAnsi="Times New Roman" w:cs="Times New Roman"/>
          <w:color w:val="000000"/>
        </w:rPr>
        <w:t>Драгоценные камни</w:t>
      </w:r>
      <w:r>
        <w:rPr>
          <w:rFonts w:ascii="Times New Roman" w:hAnsi="Times New Roman" w:cs="Times New Roman"/>
          <w:color w:val="000000"/>
        </w:rPr>
        <w:t xml:space="preserve">                                1) </w:t>
      </w:r>
      <w:r w:rsidRPr="003A556D">
        <w:rPr>
          <w:rFonts w:ascii="Times New Roman" w:hAnsi="Times New Roman" w:cs="Times New Roman"/>
          <w:color w:val="000000"/>
        </w:rPr>
        <w:t xml:space="preserve">Строительные материалы (известняк, песок, глины и </w:t>
      </w:r>
    </w:p>
    <w:p w:rsidR="00EE1CD4" w:rsidRPr="003A556D" w:rsidRDefault="00EE1CD4" w:rsidP="00A52445">
      <w:pPr>
        <w:pStyle w:val="NoSpacing"/>
        <w:ind w:left="-426"/>
        <w:rPr>
          <w:rFonts w:ascii="Times New Roman" w:hAnsi="Times New Roman" w:cs="Times New Roman"/>
          <w:color w:val="000000"/>
        </w:rPr>
      </w:pPr>
      <w:r w:rsidRPr="003A556D">
        <w:rPr>
          <w:rFonts w:ascii="Times New Roman" w:hAnsi="Times New Roman" w:cs="Times New Roman"/>
          <w:color w:val="000000"/>
        </w:rPr>
        <w:t>др.), строительные камни (гранит)</w:t>
      </w:r>
    </w:p>
    <w:p w:rsidR="00EE1CD4" w:rsidRPr="003A556D" w:rsidRDefault="00EE1CD4" w:rsidP="00A52445">
      <w:pPr>
        <w:pStyle w:val="NoSpacing"/>
        <w:ind w:left="-426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Б. </w:t>
      </w:r>
      <w:r w:rsidRPr="003A556D">
        <w:rPr>
          <w:rFonts w:ascii="Times New Roman" w:hAnsi="Times New Roman" w:cs="Times New Roman"/>
          <w:color w:val="000000"/>
        </w:rPr>
        <w:t>Нерудные полезные ископаемые</w:t>
      </w:r>
      <w:r>
        <w:rPr>
          <w:rFonts w:ascii="Times New Roman" w:hAnsi="Times New Roman" w:cs="Times New Roman"/>
          <w:color w:val="000000"/>
        </w:rPr>
        <w:t xml:space="preserve">           2) </w:t>
      </w:r>
      <w:r w:rsidRPr="003A556D">
        <w:rPr>
          <w:rFonts w:ascii="Times New Roman" w:hAnsi="Times New Roman" w:cs="Times New Roman"/>
          <w:color w:val="000000"/>
        </w:rPr>
        <w:t>Нефть, природный газ, горючие сланцы, торф, уголь</w:t>
      </w:r>
    </w:p>
    <w:p w:rsidR="00EE1CD4" w:rsidRPr="003A556D" w:rsidRDefault="00EE1CD4" w:rsidP="00A52445">
      <w:pPr>
        <w:pStyle w:val="NoSpacing"/>
        <w:ind w:left="-426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В. </w:t>
      </w:r>
      <w:r w:rsidRPr="003A556D">
        <w:rPr>
          <w:rFonts w:ascii="Times New Roman" w:hAnsi="Times New Roman" w:cs="Times New Roman"/>
          <w:color w:val="000000"/>
        </w:rPr>
        <w:t>Горючие полезные ископаемые</w:t>
      </w:r>
      <w:r>
        <w:rPr>
          <w:rFonts w:ascii="Times New Roman" w:hAnsi="Times New Roman" w:cs="Times New Roman"/>
          <w:color w:val="000000"/>
        </w:rPr>
        <w:t xml:space="preserve">             3) </w:t>
      </w:r>
      <w:r w:rsidRPr="003A556D">
        <w:rPr>
          <w:rFonts w:ascii="Times New Roman" w:hAnsi="Times New Roman" w:cs="Times New Roman"/>
          <w:color w:val="000000"/>
        </w:rPr>
        <w:t>Алмаз, изумруд, рубин, сапфир</w:t>
      </w:r>
    </w:p>
    <w:p w:rsidR="00EE1CD4" w:rsidRDefault="00EE1CD4" w:rsidP="00A52445">
      <w:pPr>
        <w:pStyle w:val="NoSpacing"/>
        <w:ind w:left="-426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Ответ: 3,1,2</w:t>
      </w:r>
    </w:p>
    <w:p w:rsidR="00EE1CD4" w:rsidRDefault="00EE1CD4" w:rsidP="00443A0D">
      <w:pPr>
        <w:pStyle w:val="NoSpacing"/>
      </w:pPr>
    </w:p>
    <w:p w:rsidR="00EE1CD4" w:rsidRDefault="00EE1CD4" w:rsidP="00443A0D">
      <w:pPr>
        <w:pStyle w:val="NoSpacing"/>
      </w:pPr>
    </w:p>
    <w:p w:rsidR="00EE1CD4" w:rsidRDefault="00EE1CD4" w:rsidP="00443A0D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E1CD4" w:rsidRDefault="00EE1CD4" w:rsidP="00443A0D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E1CD4" w:rsidRDefault="00EE1CD4" w:rsidP="00443A0D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E1CD4" w:rsidRDefault="00EE1CD4" w:rsidP="00443A0D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E1CD4" w:rsidRDefault="00EE1CD4" w:rsidP="00443A0D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E1CD4" w:rsidRDefault="00EE1CD4" w:rsidP="00443A0D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E1CD4" w:rsidRDefault="00EE1CD4" w:rsidP="00443A0D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E1CD4" w:rsidRDefault="00EE1CD4" w:rsidP="00443A0D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E1CD4" w:rsidRDefault="00EE1CD4" w:rsidP="00443A0D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E1CD4" w:rsidRPr="00C77269" w:rsidRDefault="00EE1CD4" w:rsidP="00443A0D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C77269">
        <w:rPr>
          <w:rFonts w:ascii="Times New Roman" w:hAnsi="Times New Roman" w:cs="Times New Roman"/>
          <w:b/>
          <w:bCs/>
          <w:sz w:val="24"/>
          <w:szCs w:val="24"/>
        </w:rPr>
        <w:t>6 класс</w:t>
      </w:r>
    </w:p>
    <w:p w:rsidR="00EE1CD4" w:rsidRDefault="00EE1CD4" w:rsidP="00443A0D">
      <w:pPr>
        <w:pStyle w:val="NoSpacing"/>
      </w:pPr>
    </w:p>
    <w:p w:rsidR="00EE1CD4" w:rsidRPr="00165DBB" w:rsidRDefault="00EE1CD4" w:rsidP="00165DBB">
      <w:pPr>
        <w:pStyle w:val="NoSpacing"/>
        <w:ind w:left="-426"/>
        <w:rPr>
          <w:rFonts w:ascii="Times New Roman" w:hAnsi="Times New Roman" w:cs="Times New Roman"/>
          <w:u w:val="single"/>
        </w:rPr>
      </w:pPr>
      <w:r w:rsidRPr="00165DBB">
        <w:rPr>
          <w:rFonts w:ascii="Times New Roman" w:hAnsi="Times New Roman" w:cs="Times New Roman"/>
          <w:u w:val="single"/>
        </w:rPr>
        <w:t>Раздел «Оболочки Земли».«Гидросфера – водная оболочка Земли.»Тема:</w:t>
      </w:r>
      <w:r w:rsidRPr="00165DBB">
        <w:rPr>
          <w:rFonts w:ascii="Times New Roman" w:hAnsi="Times New Roman" w:cs="Times New Roman"/>
          <w:color w:val="000000"/>
          <w:u w:val="single"/>
        </w:rPr>
        <w:t>Озёра. Профессия гидролог</w:t>
      </w:r>
      <w:r w:rsidRPr="00165DBB">
        <w:rPr>
          <w:rFonts w:ascii="Times New Roman" w:hAnsi="Times New Roman" w:cs="Times New Roman"/>
          <w:u w:val="single"/>
        </w:rPr>
        <w:t>.</w:t>
      </w:r>
      <w:r w:rsidRPr="00DD248B">
        <w:rPr>
          <w:rFonts w:ascii="Times New Roman" w:hAnsi="Times New Roman" w:cs="Times New Roman"/>
          <w:i/>
          <w:iCs/>
        </w:rPr>
        <w:t>Выявление основания классификации, восполнение недостающих звеньев в таблице.</w:t>
      </w:r>
    </w:p>
    <w:p w:rsidR="00EE1CD4" w:rsidRPr="008C4233" w:rsidRDefault="00EE1CD4" w:rsidP="008C4233">
      <w:pPr>
        <w:pStyle w:val="NoSpacing"/>
        <w:ind w:left="-426"/>
        <w:rPr>
          <w:rFonts w:ascii="Times New Roman" w:hAnsi="Times New Roman" w:cs="Times New Roman"/>
        </w:rPr>
      </w:pPr>
      <w:r w:rsidRPr="008C4233">
        <w:rPr>
          <w:rFonts w:ascii="Times New Roman" w:hAnsi="Times New Roman" w:cs="Times New Roman"/>
        </w:rPr>
        <w:t>Задание 1 Ознакомьтесь с предложенной таблицей, отражающей классификацию озер по заданным признакам.</w:t>
      </w:r>
    </w:p>
    <w:p w:rsidR="00EE1CD4" w:rsidRPr="008C4233" w:rsidRDefault="00EE1CD4" w:rsidP="008C4233">
      <w:pPr>
        <w:pStyle w:val="NoSpacing"/>
        <w:ind w:left="-426"/>
        <w:rPr>
          <w:rFonts w:ascii="Times New Roman" w:hAnsi="Times New Roman" w:cs="Times New Roman"/>
        </w:rPr>
      </w:pPr>
      <w:r w:rsidRPr="008C4233">
        <w:rPr>
          <w:rFonts w:ascii="Times New Roman" w:hAnsi="Times New Roman" w:cs="Times New Roman"/>
        </w:rPr>
        <w:t xml:space="preserve"> Озаглавьте графы таблицы, выбрав нужные позиции из перечисленных: </w:t>
      </w:r>
    </w:p>
    <w:p w:rsidR="00EE1CD4" w:rsidRPr="008C4233" w:rsidRDefault="00EE1CD4" w:rsidP="008C4233">
      <w:pPr>
        <w:pStyle w:val="NoSpacing"/>
        <w:ind w:left="-426"/>
        <w:rPr>
          <w:rFonts w:ascii="Times New Roman" w:hAnsi="Times New Roman" w:cs="Times New Roman"/>
        </w:rPr>
      </w:pPr>
      <w:r w:rsidRPr="008C4233">
        <w:rPr>
          <w:rFonts w:ascii="Times New Roman" w:hAnsi="Times New Roman" w:cs="Times New Roman"/>
        </w:rPr>
        <w:t>1) по обмену с другими водоемами</w:t>
      </w:r>
    </w:p>
    <w:p w:rsidR="00EE1CD4" w:rsidRPr="008C4233" w:rsidRDefault="00EE1CD4" w:rsidP="008C4233">
      <w:pPr>
        <w:pStyle w:val="NoSpacing"/>
        <w:ind w:left="-426"/>
        <w:rPr>
          <w:rFonts w:ascii="Times New Roman" w:hAnsi="Times New Roman" w:cs="Times New Roman"/>
        </w:rPr>
      </w:pPr>
      <w:r w:rsidRPr="008C4233">
        <w:rPr>
          <w:rFonts w:ascii="Times New Roman" w:hAnsi="Times New Roman" w:cs="Times New Roman"/>
        </w:rPr>
        <w:t xml:space="preserve"> 2) по происхождению озерных котловин </w:t>
      </w:r>
    </w:p>
    <w:p w:rsidR="00EE1CD4" w:rsidRPr="008C4233" w:rsidRDefault="00EE1CD4" w:rsidP="008C4233">
      <w:pPr>
        <w:pStyle w:val="NoSpacing"/>
        <w:ind w:left="-426"/>
        <w:rPr>
          <w:rFonts w:ascii="Times New Roman" w:hAnsi="Times New Roman" w:cs="Times New Roman"/>
        </w:rPr>
      </w:pPr>
      <w:r w:rsidRPr="008C4233">
        <w:rPr>
          <w:rFonts w:ascii="Times New Roman" w:hAnsi="Times New Roman" w:cs="Times New Roman"/>
        </w:rPr>
        <w:t xml:space="preserve">3) по степени минерализации </w:t>
      </w:r>
    </w:p>
    <w:p w:rsidR="00EE1CD4" w:rsidRPr="008C4233" w:rsidRDefault="00EE1CD4" w:rsidP="008C4233">
      <w:pPr>
        <w:pStyle w:val="NoSpacing"/>
        <w:ind w:left="-426"/>
        <w:rPr>
          <w:rFonts w:ascii="Times New Roman" w:hAnsi="Times New Roman" w:cs="Times New Roman"/>
        </w:rPr>
      </w:pPr>
      <w:r w:rsidRPr="008C4233">
        <w:rPr>
          <w:rFonts w:ascii="Times New Roman" w:hAnsi="Times New Roman" w:cs="Times New Roman"/>
        </w:rPr>
        <w:t>Запишите в таблицу для каждого столбца название, выбранные для него.</w:t>
      </w:r>
    </w:p>
    <w:p w:rsidR="00EE1CD4" w:rsidRPr="008C4233" w:rsidRDefault="00EE1CD4" w:rsidP="008C4233">
      <w:pPr>
        <w:pStyle w:val="NoSpacing"/>
        <w:jc w:val="center"/>
        <w:rPr>
          <w:rFonts w:ascii="Times New Roman" w:hAnsi="Times New Roman" w:cs="Times New Roman"/>
        </w:rPr>
      </w:pPr>
    </w:p>
    <w:p w:rsidR="00EE1CD4" w:rsidRPr="008C4233" w:rsidRDefault="00EE1CD4" w:rsidP="008C4233">
      <w:pPr>
        <w:pStyle w:val="NoSpacing"/>
        <w:jc w:val="center"/>
        <w:rPr>
          <w:rFonts w:ascii="Times New Roman" w:hAnsi="Times New Roman" w:cs="Times New Roman"/>
        </w:rPr>
      </w:pPr>
      <w:r w:rsidRPr="008C4233">
        <w:rPr>
          <w:rFonts w:ascii="Times New Roman" w:hAnsi="Times New Roman" w:cs="Times New Roman"/>
        </w:rPr>
        <w:t>Виды озёр</w:t>
      </w:r>
      <w:bookmarkStart w:id="5" w:name="_Hlk186298983"/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36"/>
        <w:gridCol w:w="2336"/>
        <w:gridCol w:w="2336"/>
        <w:gridCol w:w="2337"/>
      </w:tblGrid>
      <w:tr w:rsidR="00EE1CD4" w:rsidRPr="00C96C25">
        <w:tc>
          <w:tcPr>
            <w:tcW w:w="2336" w:type="dxa"/>
          </w:tcPr>
          <w:p w:rsidR="00EE1CD4" w:rsidRPr="00C96C25" w:rsidRDefault="00EE1CD4" w:rsidP="008C4233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По размерам</w:t>
            </w:r>
          </w:p>
        </w:tc>
        <w:tc>
          <w:tcPr>
            <w:tcW w:w="2336" w:type="dxa"/>
          </w:tcPr>
          <w:p w:rsidR="00EE1CD4" w:rsidRPr="00C96C25" w:rsidRDefault="00EE1CD4" w:rsidP="008C4233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336" w:type="dxa"/>
          </w:tcPr>
          <w:p w:rsidR="00EE1CD4" w:rsidRPr="00C96C25" w:rsidRDefault="00EE1CD4" w:rsidP="008C4233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337" w:type="dxa"/>
          </w:tcPr>
          <w:p w:rsidR="00EE1CD4" w:rsidRPr="00C96C25" w:rsidRDefault="00EE1CD4" w:rsidP="008C4233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?</w:t>
            </w:r>
          </w:p>
        </w:tc>
      </w:tr>
      <w:tr w:rsidR="00EE1CD4" w:rsidRPr="00C96C25">
        <w:tc>
          <w:tcPr>
            <w:tcW w:w="2336" w:type="dxa"/>
          </w:tcPr>
          <w:p w:rsidR="00EE1CD4" w:rsidRPr="00C96C25" w:rsidRDefault="00EE1CD4" w:rsidP="008C4233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крупные</w:t>
            </w:r>
          </w:p>
          <w:p w:rsidR="00EE1CD4" w:rsidRPr="00C96C25" w:rsidRDefault="00EE1CD4" w:rsidP="008C4233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средние</w:t>
            </w:r>
          </w:p>
          <w:p w:rsidR="00EE1CD4" w:rsidRPr="00C96C25" w:rsidRDefault="00EE1CD4" w:rsidP="008C4233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малые</w:t>
            </w:r>
          </w:p>
        </w:tc>
        <w:tc>
          <w:tcPr>
            <w:tcW w:w="2336" w:type="dxa"/>
          </w:tcPr>
          <w:p w:rsidR="00EE1CD4" w:rsidRPr="00C96C25" w:rsidRDefault="00EE1CD4" w:rsidP="008C4233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сточные</w:t>
            </w:r>
          </w:p>
          <w:p w:rsidR="00EE1CD4" w:rsidRPr="00C96C25" w:rsidRDefault="00EE1CD4" w:rsidP="008C4233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бессточные</w:t>
            </w:r>
          </w:p>
        </w:tc>
        <w:tc>
          <w:tcPr>
            <w:tcW w:w="2336" w:type="dxa"/>
          </w:tcPr>
          <w:p w:rsidR="00EE1CD4" w:rsidRPr="00C96C25" w:rsidRDefault="00EE1CD4" w:rsidP="008C4233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пресные</w:t>
            </w:r>
          </w:p>
          <w:p w:rsidR="00EE1CD4" w:rsidRPr="00C96C25" w:rsidRDefault="00EE1CD4" w:rsidP="008C4233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соленые</w:t>
            </w:r>
          </w:p>
        </w:tc>
        <w:tc>
          <w:tcPr>
            <w:tcW w:w="2337" w:type="dxa"/>
          </w:tcPr>
          <w:p w:rsidR="00EE1CD4" w:rsidRPr="00C96C25" w:rsidRDefault="00EE1CD4" w:rsidP="008C4233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тектонические</w:t>
            </w:r>
          </w:p>
          <w:p w:rsidR="00EE1CD4" w:rsidRPr="00C96C25" w:rsidRDefault="00EE1CD4" w:rsidP="008C4233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вулканические</w:t>
            </w:r>
          </w:p>
          <w:p w:rsidR="00EE1CD4" w:rsidRPr="00C96C25" w:rsidRDefault="00EE1CD4" w:rsidP="008C4233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ледниковые</w:t>
            </w:r>
          </w:p>
        </w:tc>
      </w:tr>
      <w:bookmarkEnd w:id="5"/>
    </w:tbl>
    <w:p w:rsidR="00EE1CD4" w:rsidRPr="008C4233" w:rsidRDefault="00EE1CD4" w:rsidP="008C4233">
      <w:pPr>
        <w:pStyle w:val="NoSpacing"/>
        <w:rPr>
          <w:rFonts w:ascii="Times New Roman" w:hAnsi="Times New Roman" w:cs="Times New Roman"/>
        </w:rPr>
      </w:pPr>
    </w:p>
    <w:p w:rsidR="00EE1CD4" w:rsidRPr="008C4233" w:rsidRDefault="00EE1CD4" w:rsidP="008C4233">
      <w:pPr>
        <w:pStyle w:val="NoSpacing"/>
        <w:rPr>
          <w:rFonts w:ascii="Times New Roman" w:hAnsi="Times New Roman" w:cs="Times New Roman"/>
        </w:rPr>
      </w:pPr>
      <w:r w:rsidRPr="008C4233">
        <w:rPr>
          <w:rFonts w:ascii="Times New Roman" w:hAnsi="Times New Roman" w:cs="Times New Roman"/>
        </w:rPr>
        <w:t>Ответ: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36"/>
        <w:gridCol w:w="2336"/>
        <w:gridCol w:w="2336"/>
        <w:gridCol w:w="2337"/>
      </w:tblGrid>
      <w:tr w:rsidR="00EE1CD4" w:rsidRPr="00C96C25">
        <w:tc>
          <w:tcPr>
            <w:tcW w:w="2336" w:type="dxa"/>
          </w:tcPr>
          <w:p w:rsidR="00EE1CD4" w:rsidRPr="00C96C25" w:rsidRDefault="00EE1CD4" w:rsidP="008C4233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по размерам</w:t>
            </w:r>
          </w:p>
        </w:tc>
        <w:tc>
          <w:tcPr>
            <w:tcW w:w="2336" w:type="dxa"/>
          </w:tcPr>
          <w:p w:rsidR="00EE1CD4" w:rsidRPr="00C96C25" w:rsidRDefault="00EE1CD4" w:rsidP="008C4233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по обмену с другими водоемами</w:t>
            </w:r>
          </w:p>
        </w:tc>
        <w:tc>
          <w:tcPr>
            <w:tcW w:w="2336" w:type="dxa"/>
          </w:tcPr>
          <w:p w:rsidR="00EE1CD4" w:rsidRPr="00C96C25" w:rsidRDefault="00EE1CD4" w:rsidP="008C4233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по степени минерализации</w:t>
            </w:r>
          </w:p>
        </w:tc>
        <w:tc>
          <w:tcPr>
            <w:tcW w:w="2337" w:type="dxa"/>
          </w:tcPr>
          <w:p w:rsidR="00EE1CD4" w:rsidRPr="00C96C25" w:rsidRDefault="00EE1CD4" w:rsidP="008C4233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по происхождению озерных котловин</w:t>
            </w:r>
          </w:p>
        </w:tc>
      </w:tr>
      <w:tr w:rsidR="00EE1CD4" w:rsidRPr="00C96C25">
        <w:tc>
          <w:tcPr>
            <w:tcW w:w="2336" w:type="dxa"/>
          </w:tcPr>
          <w:p w:rsidR="00EE1CD4" w:rsidRPr="00C96C25" w:rsidRDefault="00EE1CD4" w:rsidP="008C4233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крупные</w:t>
            </w:r>
          </w:p>
          <w:p w:rsidR="00EE1CD4" w:rsidRPr="00C96C25" w:rsidRDefault="00EE1CD4" w:rsidP="008C4233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средние</w:t>
            </w:r>
          </w:p>
          <w:p w:rsidR="00EE1CD4" w:rsidRPr="00C96C25" w:rsidRDefault="00EE1CD4" w:rsidP="008C4233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малые</w:t>
            </w:r>
          </w:p>
        </w:tc>
        <w:tc>
          <w:tcPr>
            <w:tcW w:w="2336" w:type="dxa"/>
          </w:tcPr>
          <w:p w:rsidR="00EE1CD4" w:rsidRPr="00C96C25" w:rsidRDefault="00EE1CD4" w:rsidP="008C4233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сточные</w:t>
            </w:r>
          </w:p>
          <w:p w:rsidR="00EE1CD4" w:rsidRPr="00C96C25" w:rsidRDefault="00EE1CD4" w:rsidP="008C4233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бессточные</w:t>
            </w:r>
          </w:p>
        </w:tc>
        <w:tc>
          <w:tcPr>
            <w:tcW w:w="2336" w:type="dxa"/>
          </w:tcPr>
          <w:p w:rsidR="00EE1CD4" w:rsidRPr="00C96C25" w:rsidRDefault="00EE1CD4" w:rsidP="008C4233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пресные</w:t>
            </w:r>
          </w:p>
          <w:p w:rsidR="00EE1CD4" w:rsidRPr="00C96C25" w:rsidRDefault="00EE1CD4" w:rsidP="008C4233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соленые</w:t>
            </w:r>
          </w:p>
        </w:tc>
        <w:tc>
          <w:tcPr>
            <w:tcW w:w="2337" w:type="dxa"/>
          </w:tcPr>
          <w:p w:rsidR="00EE1CD4" w:rsidRPr="00C96C25" w:rsidRDefault="00EE1CD4" w:rsidP="008C4233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тектонические</w:t>
            </w:r>
          </w:p>
          <w:p w:rsidR="00EE1CD4" w:rsidRPr="00C96C25" w:rsidRDefault="00EE1CD4" w:rsidP="008C4233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вулканические</w:t>
            </w:r>
          </w:p>
          <w:p w:rsidR="00EE1CD4" w:rsidRPr="00C96C25" w:rsidRDefault="00EE1CD4" w:rsidP="008C4233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ледниковые</w:t>
            </w:r>
          </w:p>
        </w:tc>
      </w:tr>
    </w:tbl>
    <w:p w:rsidR="00EE1CD4" w:rsidRDefault="00EE1CD4" w:rsidP="00443A0D">
      <w:pPr>
        <w:pStyle w:val="NoSpacing"/>
      </w:pPr>
    </w:p>
    <w:p w:rsidR="00EE1CD4" w:rsidRPr="006376FB" w:rsidRDefault="00EE1CD4" w:rsidP="006376FB">
      <w:pPr>
        <w:pStyle w:val="NoSpacing"/>
        <w:ind w:left="-426"/>
        <w:rPr>
          <w:rFonts w:ascii="Times New Roman" w:hAnsi="Times New Roman" w:cs="Times New Roman"/>
        </w:rPr>
      </w:pPr>
      <w:r w:rsidRPr="006376FB">
        <w:rPr>
          <w:rFonts w:ascii="Times New Roman" w:hAnsi="Times New Roman" w:cs="Times New Roman"/>
        </w:rPr>
        <w:t>Задание 2 Подведение конкретного примера под общее понятие.</w:t>
      </w:r>
    </w:p>
    <w:p w:rsidR="00EE1CD4" w:rsidRPr="006376FB" w:rsidRDefault="00EE1CD4" w:rsidP="006376FB">
      <w:pPr>
        <w:pStyle w:val="NoSpacing"/>
        <w:ind w:left="-426"/>
        <w:rPr>
          <w:rFonts w:ascii="Times New Roman" w:hAnsi="Times New Roman" w:cs="Times New Roman"/>
        </w:rPr>
      </w:pPr>
      <w:r w:rsidRPr="006376FB">
        <w:rPr>
          <w:rFonts w:ascii="Times New Roman" w:hAnsi="Times New Roman" w:cs="Times New Roman"/>
        </w:rPr>
        <w:t>Установите соответствие между происхождением озерных котловин и названиями озер: к каждому элементу первого столбца подберите соответствующий элемент из второго столбца.</w:t>
      </w:r>
    </w:p>
    <w:p w:rsidR="00EE1CD4" w:rsidRPr="006376FB" w:rsidRDefault="00EE1CD4" w:rsidP="006376FB">
      <w:pPr>
        <w:pStyle w:val="NoSpacing"/>
        <w:ind w:left="-426"/>
        <w:rPr>
          <w:rFonts w:ascii="Times New Roman" w:hAnsi="Times New Roman" w:cs="Times New Roman"/>
        </w:rPr>
      </w:pPr>
      <w:r w:rsidRPr="006376FB">
        <w:rPr>
          <w:rFonts w:ascii="Times New Roman" w:hAnsi="Times New Roman" w:cs="Times New Roman"/>
        </w:rPr>
        <w:t xml:space="preserve"> ПРОИСХОЖДЕНИЕ ОЗЕРНЫХ КОТЛОВИН             НАЗВАНИЯ ОЗЕР</w:t>
      </w:r>
    </w:p>
    <w:p w:rsidR="00EE1CD4" w:rsidRPr="006376FB" w:rsidRDefault="00EE1CD4" w:rsidP="006376FB">
      <w:pPr>
        <w:pStyle w:val="NoSpacing"/>
        <w:ind w:left="-426"/>
        <w:rPr>
          <w:rFonts w:ascii="Times New Roman" w:hAnsi="Times New Roman" w:cs="Times New Roman"/>
        </w:rPr>
      </w:pPr>
      <w:r w:rsidRPr="006376FB">
        <w:rPr>
          <w:rFonts w:ascii="Times New Roman" w:hAnsi="Times New Roman" w:cs="Times New Roman"/>
        </w:rPr>
        <w:t>А) вулканические                                                        1) Байкал, Танганьика, Виктория</w:t>
      </w:r>
    </w:p>
    <w:p w:rsidR="00EE1CD4" w:rsidRPr="006376FB" w:rsidRDefault="00EE1CD4" w:rsidP="006376FB">
      <w:pPr>
        <w:pStyle w:val="NoSpacing"/>
        <w:ind w:left="-426"/>
        <w:rPr>
          <w:rFonts w:ascii="Times New Roman" w:hAnsi="Times New Roman" w:cs="Times New Roman"/>
        </w:rPr>
      </w:pPr>
      <w:r w:rsidRPr="006376FB">
        <w:rPr>
          <w:rFonts w:ascii="Times New Roman" w:hAnsi="Times New Roman" w:cs="Times New Roman"/>
        </w:rPr>
        <w:t>Б) тектонические                                                         2) Курильское, Кроноцкое</w:t>
      </w:r>
    </w:p>
    <w:p w:rsidR="00EE1CD4" w:rsidRPr="006376FB" w:rsidRDefault="00EE1CD4" w:rsidP="006376FB">
      <w:pPr>
        <w:pStyle w:val="NoSpacing"/>
        <w:ind w:left="-426"/>
        <w:rPr>
          <w:rFonts w:ascii="Times New Roman" w:hAnsi="Times New Roman" w:cs="Times New Roman"/>
        </w:rPr>
      </w:pPr>
      <w:r w:rsidRPr="006376FB">
        <w:rPr>
          <w:rFonts w:ascii="Times New Roman" w:hAnsi="Times New Roman" w:cs="Times New Roman"/>
        </w:rPr>
        <w:t>В) ледниковые                                                             3) Верхнее, Мичиган, Гурон, Эри и Онтарио</w:t>
      </w:r>
    </w:p>
    <w:p w:rsidR="00EE1CD4" w:rsidRPr="006376FB" w:rsidRDefault="00EE1CD4" w:rsidP="006376FB">
      <w:pPr>
        <w:pStyle w:val="NoSpacing"/>
        <w:ind w:left="-426"/>
        <w:rPr>
          <w:rFonts w:ascii="Times New Roman" w:hAnsi="Times New Roman" w:cs="Times New Roman"/>
        </w:rPr>
      </w:pPr>
      <w:r w:rsidRPr="006376FB">
        <w:rPr>
          <w:rFonts w:ascii="Times New Roman" w:hAnsi="Times New Roman" w:cs="Times New Roman"/>
        </w:rPr>
        <w:t>Запишите в таблицу выбранные цифры под соответствующими буквами.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1"/>
        <w:gridCol w:w="425"/>
        <w:gridCol w:w="425"/>
      </w:tblGrid>
      <w:tr w:rsidR="00EE1CD4" w:rsidRPr="00C96C25">
        <w:tc>
          <w:tcPr>
            <w:tcW w:w="421" w:type="dxa"/>
          </w:tcPr>
          <w:p w:rsidR="00EE1CD4" w:rsidRPr="00C96C25" w:rsidRDefault="00EE1CD4" w:rsidP="00C96C2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bookmarkStart w:id="6" w:name="_Hlk186299313"/>
            <w:r w:rsidRPr="00C96C2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25" w:type="dxa"/>
          </w:tcPr>
          <w:p w:rsidR="00EE1CD4" w:rsidRPr="00C96C25" w:rsidRDefault="00EE1CD4" w:rsidP="00C96C2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425" w:type="dxa"/>
          </w:tcPr>
          <w:p w:rsidR="00EE1CD4" w:rsidRPr="00C96C25" w:rsidRDefault="00EE1CD4" w:rsidP="00C96C2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В</w:t>
            </w:r>
          </w:p>
        </w:tc>
      </w:tr>
      <w:tr w:rsidR="00EE1CD4" w:rsidRPr="00C96C25">
        <w:tc>
          <w:tcPr>
            <w:tcW w:w="421" w:type="dxa"/>
          </w:tcPr>
          <w:p w:rsidR="00EE1CD4" w:rsidRPr="00C96C25" w:rsidRDefault="00EE1CD4" w:rsidP="00443A0D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EE1CD4" w:rsidRPr="00C96C25" w:rsidRDefault="00EE1CD4" w:rsidP="00443A0D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EE1CD4" w:rsidRPr="00C96C25" w:rsidRDefault="00EE1CD4" w:rsidP="00443A0D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</w:tbl>
    <w:bookmarkEnd w:id="6"/>
    <w:p w:rsidR="00EE1CD4" w:rsidRPr="006376FB" w:rsidRDefault="00EE1CD4" w:rsidP="00443A0D">
      <w:pPr>
        <w:pStyle w:val="NoSpacing"/>
        <w:rPr>
          <w:rFonts w:ascii="Times New Roman" w:hAnsi="Times New Roman" w:cs="Times New Roman"/>
        </w:rPr>
      </w:pPr>
      <w:r w:rsidRPr="006376FB">
        <w:rPr>
          <w:rFonts w:ascii="Times New Roman" w:hAnsi="Times New Roman" w:cs="Times New Roman"/>
        </w:rPr>
        <w:t xml:space="preserve">Ответ: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1"/>
        <w:gridCol w:w="425"/>
        <w:gridCol w:w="425"/>
      </w:tblGrid>
      <w:tr w:rsidR="00EE1CD4" w:rsidRPr="00C96C25">
        <w:tc>
          <w:tcPr>
            <w:tcW w:w="421" w:type="dxa"/>
          </w:tcPr>
          <w:p w:rsidR="00EE1CD4" w:rsidRPr="00C96C25" w:rsidRDefault="00EE1CD4" w:rsidP="00C96C2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25" w:type="dxa"/>
          </w:tcPr>
          <w:p w:rsidR="00EE1CD4" w:rsidRPr="00C96C25" w:rsidRDefault="00EE1CD4" w:rsidP="00C96C2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425" w:type="dxa"/>
          </w:tcPr>
          <w:p w:rsidR="00EE1CD4" w:rsidRPr="00C96C25" w:rsidRDefault="00EE1CD4" w:rsidP="00C96C2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В</w:t>
            </w:r>
          </w:p>
        </w:tc>
      </w:tr>
      <w:tr w:rsidR="00EE1CD4" w:rsidRPr="00C96C25">
        <w:tc>
          <w:tcPr>
            <w:tcW w:w="421" w:type="dxa"/>
          </w:tcPr>
          <w:p w:rsidR="00EE1CD4" w:rsidRPr="00C96C25" w:rsidRDefault="00EE1CD4" w:rsidP="00C133F1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</w:tcPr>
          <w:p w:rsidR="00EE1CD4" w:rsidRPr="00C96C25" w:rsidRDefault="00EE1CD4" w:rsidP="00C133F1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EE1CD4" w:rsidRPr="00C96C25" w:rsidRDefault="00EE1CD4" w:rsidP="00C133F1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3</w:t>
            </w:r>
          </w:p>
        </w:tc>
      </w:tr>
    </w:tbl>
    <w:p w:rsidR="00EE1CD4" w:rsidRPr="006376FB" w:rsidRDefault="00EE1CD4" w:rsidP="008C4233">
      <w:pPr>
        <w:pStyle w:val="NoSpacing"/>
        <w:rPr>
          <w:rFonts w:ascii="Times New Roman" w:hAnsi="Times New Roman" w:cs="Times New Roman"/>
        </w:rPr>
      </w:pPr>
    </w:p>
    <w:p w:rsidR="00EE1CD4" w:rsidRPr="00165DBB" w:rsidRDefault="00EE1CD4" w:rsidP="00883767">
      <w:pPr>
        <w:pStyle w:val="NoSpacing"/>
        <w:ind w:left="-426"/>
        <w:rPr>
          <w:rFonts w:ascii="Times New Roman" w:hAnsi="Times New Roman" w:cs="Times New Roman"/>
          <w:u w:val="single"/>
        </w:rPr>
      </w:pPr>
      <w:r w:rsidRPr="00165DBB">
        <w:rPr>
          <w:rFonts w:ascii="Times New Roman" w:hAnsi="Times New Roman" w:cs="Times New Roman"/>
          <w:color w:val="000000"/>
          <w:u w:val="single"/>
        </w:rPr>
        <w:t>Тема: Гидросфера — водная оболочка Земли. Тема: Человек и гидросфера.</w:t>
      </w:r>
    </w:p>
    <w:p w:rsidR="00EE1CD4" w:rsidRPr="00C47724" w:rsidRDefault="00EE1CD4" w:rsidP="00883767">
      <w:pPr>
        <w:pStyle w:val="NoSpacing"/>
        <w:ind w:left="-426"/>
        <w:rPr>
          <w:rFonts w:ascii="Times New Roman" w:hAnsi="Times New Roman" w:cs="Times New Roman"/>
          <w:i/>
          <w:iCs/>
        </w:rPr>
      </w:pPr>
      <w:r w:rsidRPr="00C47724">
        <w:rPr>
          <w:rFonts w:ascii="Times New Roman" w:hAnsi="Times New Roman" w:cs="Times New Roman"/>
          <w:i/>
          <w:iCs/>
        </w:rPr>
        <w:t>Разделять примеры изменений в изученных геосферах на группы по указанному основанию (группировка объектов).</w:t>
      </w:r>
    </w:p>
    <w:p w:rsidR="00EE1CD4" w:rsidRPr="00C47724" w:rsidRDefault="00EE1CD4" w:rsidP="00883767">
      <w:pPr>
        <w:pStyle w:val="NoSpacing"/>
        <w:ind w:left="-426"/>
        <w:rPr>
          <w:rFonts w:ascii="Times New Roman" w:hAnsi="Times New Roman" w:cs="Times New Roman"/>
        </w:rPr>
      </w:pPr>
      <w:r w:rsidRPr="00C47724">
        <w:rPr>
          <w:rFonts w:ascii="Times New Roman" w:hAnsi="Times New Roman" w:cs="Times New Roman"/>
        </w:rPr>
        <w:t xml:space="preserve">Задание 1 Какие из перечисленных изменений, произошедших с рекой, были вызваны деятельностью человека, а какие – природными причинами? </w:t>
      </w:r>
    </w:p>
    <w:p w:rsidR="00EE1CD4" w:rsidRPr="00C47724" w:rsidRDefault="00EE1CD4" w:rsidP="00883767">
      <w:pPr>
        <w:pStyle w:val="NoSpacing"/>
        <w:ind w:left="-426"/>
        <w:rPr>
          <w:rFonts w:ascii="Times New Roman" w:hAnsi="Times New Roman" w:cs="Times New Roman"/>
        </w:rPr>
      </w:pPr>
      <w:r w:rsidRPr="00C47724">
        <w:rPr>
          <w:rFonts w:ascii="Times New Roman" w:hAnsi="Times New Roman" w:cs="Times New Roman"/>
        </w:rPr>
        <w:t xml:space="preserve">Распределите указанные изменения на две группы, записав номер каждого в соответствующую колонку таблицы. </w:t>
      </w:r>
    </w:p>
    <w:p w:rsidR="00EE1CD4" w:rsidRPr="00C47724" w:rsidRDefault="00EE1CD4" w:rsidP="00883767">
      <w:pPr>
        <w:pStyle w:val="NoSpacing"/>
        <w:ind w:left="-426"/>
        <w:rPr>
          <w:rFonts w:ascii="Times New Roman" w:hAnsi="Times New Roman" w:cs="Times New Roman"/>
        </w:rPr>
      </w:pPr>
      <w:r w:rsidRPr="00C47724">
        <w:rPr>
          <w:rFonts w:ascii="Times New Roman" w:hAnsi="Times New Roman" w:cs="Times New Roman"/>
        </w:rPr>
        <w:t>1) Загрязнение речной воды химическими веществами.</w:t>
      </w:r>
    </w:p>
    <w:p w:rsidR="00EE1CD4" w:rsidRPr="00C47724" w:rsidRDefault="00EE1CD4" w:rsidP="00883767">
      <w:pPr>
        <w:pStyle w:val="NoSpacing"/>
        <w:ind w:left="-426"/>
        <w:rPr>
          <w:rFonts w:ascii="Times New Roman" w:hAnsi="Times New Roman" w:cs="Times New Roman"/>
        </w:rPr>
      </w:pPr>
      <w:r w:rsidRPr="00C47724">
        <w:rPr>
          <w:rFonts w:ascii="Times New Roman" w:hAnsi="Times New Roman" w:cs="Times New Roman"/>
        </w:rPr>
        <w:t xml:space="preserve">2) Обмеление реки из-за использования воды для орошения. </w:t>
      </w:r>
    </w:p>
    <w:p w:rsidR="00EE1CD4" w:rsidRPr="00C47724" w:rsidRDefault="00EE1CD4" w:rsidP="00883767">
      <w:pPr>
        <w:pStyle w:val="NoSpacing"/>
        <w:ind w:left="-426"/>
        <w:rPr>
          <w:rFonts w:ascii="Times New Roman" w:hAnsi="Times New Roman" w:cs="Times New Roman"/>
        </w:rPr>
      </w:pPr>
      <w:r w:rsidRPr="00C47724">
        <w:rPr>
          <w:rFonts w:ascii="Times New Roman" w:hAnsi="Times New Roman" w:cs="Times New Roman"/>
        </w:rPr>
        <w:t xml:space="preserve">3) Изменение скорости течения воды в реке из-за строительства плотины. </w:t>
      </w:r>
    </w:p>
    <w:p w:rsidR="00EE1CD4" w:rsidRPr="00C47724" w:rsidRDefault="00EE1CD4" w:rsidP="00883767">
      <w:pPr>
        <w:pStyle w:val="NoSpacing"/>
        <w:ind w:left="-426"/>
        <w:rPr>
          <w:rFonts w:ascii="Times New Roman" w:hAnsi="Times New Roman" w:cs="Times New Roman"/>
        </w:rPr>
      </w:pPr>
      <w:r w:rsidRPr="00C47724">
        <w:rPr>
          <w:rFonts w:ascii="Times New Roman" w:hAnsi="Times New Roman" w:cs="Times New Roman"/>
        </w:rPr>
        <w:t>4) Увеличение мутности воды из-за увеличения содержания песка и ила после продолжительных дождей.</w:t>
      </w:r>
    </w:p>
    <w:p w:rsidR="00EE1CD4" w:rsidRPr="00C47724" w:rsidRDefault="00EE1CD4" w:rsidP="00883767">
      <w:pPr>
        <w:pStyle w:val="NoSpacing"/>
        <w:ind w:left="-426"/>
        <w:rPr>
          <w:rFonts w:ascii="Times New Roman" w:hAnsi="Times New Roman" w:cs="Times New Roman"/>
        </w:rPr>
      </w:pPr>
      <w:r w:rsidRPr="00C47724">
        <w:rPr>
          <w:rFonts w:ascii="Times New Roman" w:hAnsi="Times New Roman" w:cs="Times New Roman"/>
        </w:rPr>
        <w:t>5) Обмеление реки после засухи.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2"/>
        <w:gridCol w:w="4673"/>
      </w:tblGrid>
      <w:tr w:rsidR="00EE1CD4" w:rsidRPr="00C96C25">
        <w:tc>
          <w:tcPr>
            <w:tcW w:w="4672" w:type="dxa"/>
          </w:tcPr>
          <w:p w:rsidR="00EE1CD4" w:rsidRPr="00C96C25" w:rsidRDefault="00EE1CD4" w:rsidP="00883767">
            <w:pPr>
              <w:pStyle w:val="NoSpacing"/>
              <w:rPr>
                <w:rFonts w:ascii="Times New Roman" w:hAnsi="Times New Roman" w:cs="Times New Roman"/>
              </w:rPr>
            </w:pPr>
            <w:bookmarkStart w:id="7" w:name="_Hlk186306093"/>
            <w:r w:rsidRPr="00C96C25">
              <w:rPr>
                <w:rFonts w:ascii="Times New Roman" w:hAnsi="Times New Roman" w:cs="Times New Roman"/>
              </w:rPr>
              <w:t>Изменения, вызванные деятельностью человека</w:t>
            </w:r>
          </w:p>
        </w:tc>
        <w:tc>
          <w:tcPr>
            <w:tcW w:w="4673" w:type="dxa"/>
          </w:tcPr>
          <w:p w:rsidR="00EE1CD4" w:rsidRPr="00C96C25" w:rsidRDefault="00EE1CD4" w:rsidP="00883767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Изменения, вызванные природными причинами</w:t>
            </w:r>
          </w:p>
        </w:tc>
      </w:tr>
      <w:tr w:rsidR="00EE1CD4" w:rsidRPr="00C96C25">
        <w:tc>
          <w:tcPr>
            <w:tcW w:w="4672" w:type="dxa"/>
          </w:tcPr>
          <w:p w:rsidR="00EE1CD4" w:rsidRPr="00C96C25" w:rsidRDefault="00EE1CD4" w:rsidP="00883767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</w:tcPr>
          <w:p w:rsidR="00EE1CD4" w:rsidRPr="00C96C25" w:rsidRDefault="00EE1CD4" w:rsidP="00883767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bookmarkEnd w:id="7"/>
    </w:tbl>
    <w:p w:rsidR="00EE1CD4" w:rsidRPr="00C47724" w:rsidRDefault="00EE1CD4" w:rsidP="00C47724">
      <w:pPr>
        <w:pStyle w:val="NoSpacing"/>
        <w:rPr>
          <w:rFonts w:ascii="Times New Roman" w:hAnsi="Times New Roman" w:cs="Times New Roman"/>
        </w:rPr>
      </w:pPr>
    </w:p>
    <w:p w:rsidR="00EE1CD4" w:rsidRPr="00C47724" w:rsidRDefault="00EE1CD4" w:rsidP="00C47724">
      <w:pPr>
        <w:pStyle w:val="NoSpacing"/>
        <w:ind w:left="-426"/>
        <w:rPr>
          <w:rFonts w:ascii="Times New Roman" w:hAnsi="Times New Roman" w:cs="Times New Roman"/>
        </w:rPr>
      </w:pPr>
      <w:r w:rsidRPr="00C47724">
        <w:rPr>
          <w:rFonts w:ascii="Times New Roman" w:hAnsi="Times New Roman" w:cs="Times New Roman"/>
        </w:rPr>
        <w:t>Ответ: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2"/>
        <w:gridCol w:w="4673"/>
      </w:tblGrid>
      <w:tr w:rsidR="00EE1CD4" w:rsidRPr="00C96C25">
        <w:tc>
          <w:tcPr>
            <w:tcW w:w="4672" w:type="dxa"/>
          </w:tcPr>
          <w:p w:rsidR="00EE1CD4" w:rsidRPr="00C96C25" w:rsidRDefault="00EE1CD4" w:rsidP="004100CB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Изменения, вызванные деятельностью человека</w:t>
            </w:r>
          </w:p>
        </w:tc>
        <w:tc>
          <w:tcPr>
            <w:tcW w:w="4673" w:type="dxa"/>
          </w:tcPr>
          <w:p w:rsidR="00EE1CD4" w:rsidRPr="00C96C25" w:rsidRDefault="00EE1CD4" w:rsidP="004100CB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Изменения, вызванные природными причинами</w:t>
            </w:r>
          </w:p>
        </w:tc>
      </w:tr>
      <w:tr w:rsidR="00EE1CD4" w:rsidRPr="00C96C25">
        <w:tc>
          <w:tcPr>
            <w:tcW w:w="4672" w:type="dxa"/>
          </w:tcPr>
          <w:p w:rsidR="00EE1CD4" w:rsidRPr="00C96C25" w:rsidRDefault="00EE1CD4" w:rsidP="004100CB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1, 2, 3</w:t>
            </w:r>
          </w:p>
        </w:tc>
        <w:tc>
          <w:tcPr>
            <w:tcW w:w="4673" w:type="dxa"/>
          </w:tcPr>
          <w:p w:rsidR="00EE1CD4" w:rsidRPr="00C96C25" w:rsidRDefault="00EE1CD4" w:rsidP="004100CB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4, 5</w:t>
            </w:r>
          </w:p>
        </w:tc>
      </w:tr>
    </w:tbl>
    <w:p w:rsidR="00EE1CD4" w:rsidRDefault="00EE1CD4" w:rsidP="00883767">
      <w:pPr>
        <w:pStyle w:val="NoSpacing"/>
        <w:ind w:left="-426"/>
        <w:rPr>
          <w:rFonts w:ascii="Times New Roman" w:hAnsi="Times New Roman" w:cs="Times New Roman"/>
        </w:rPr>
      </w:pPr>
    </w:p>
    <w:p w:rsidR="00EE1CD4" w:rsidRDefault="00EE1CD4" w:rsidP="00883767">
      <w:pPr>
        <w:pStyle w:val="NoSpacing"/>
        <w:ind w:left="-426"/>
        <w:rPr>
          <w:rFonts w:ascii="Times New Roman" w:hAnsi="Times New Roman" w:cs="Times New Roman"/>
        </w:rPr>
      </w:pPr>
      <w:r w:rsidRPr="00C47724">
        <w:rPr>
          <w:rFonts w:ascii="Times New Roman" w:hAnsi="Times New Roman" w:cs="Times New Roman"/>
        </w:rPr>
        <w:t xml:space="preserve">Задание 2 </w:t>
      </w:r>
      <w:r w:rsidRPr="00C47724">
        <w:rPr>
          <w:rFonts w:ascii="Times New Roman" w:hAnsi="Times New Roman" w:cs="Times New Roman"/>
          <w:i/>
          <w:iCs/>
        </w:rPr>
        <w:t>Выбор правильных примеров действий для решения экологической проблемы.</w:t>
      </w:r>
    </w:p>
    <w:p w:rsidR="00EE1CD4" w:rsidRDefault="00EE1CD4" w:rsidP="00883767">
      <w:pPr>
        <w:pStyle w:val="NoSpacing"/>
        <w:ind w:left="-426"/>
        <w:rPr>
          <w:rFonts w:ascii="Times New Roman" w:hAnsi="Times New Roman" w:cs="Times New Roman"/>
        </w:rPr>
      </w:pPr>
      <w:r w:rsidRPr="00C47724">
        <w:rPr>
          <w:rFonts w:ascii="Times New Roman" w:hAnsi="Times New Roman" w:cs="Times New Roman"/>
        </w:rPr>
        <w:t xml:space="preserve">Какие действия школьников помогут сохранить чистоту воды реки, протекающей по территории их населенного пункта? </w:t>
      </w:r>
    </w:p>
    <w:p w:rsidR="00EE1CD4" w:rsidRDefault="00EE1CD4" w:rsidP="00883767">
      <w:pPr>
        <w:pStyle w:val="NoSpacing"/>
        <w:ind w:left="-426"/>
        <w:rPr>
          <w:rFonts w:ascii="Times New Roman" w:hAnsi="Times New Roman" w:cs="Times New Roman"/>
        </w:rPr>
      </w:pPr>
      <w:r w:rsidRPr="00C47724">
        <w:rPr>
          <w:rFonts w:ascii="Times New Roman" w:hAnsi="Times New Roman" w:cs="Times New Roman"/>
        </w:rPr>
        <w:t xml:space="preserve">Укажите два верных ответа. </w:t>
      </w:r>
    </w:p>
    <w:p w:rsidR="00EE1CD4" w:rsidRDefault="00EE1CD4" w:rsidP="00883767">
      <w:pPr>
        <w:pStyle w:val="NoSpacing"/>
        <w:ind w:left="-426"/>
        <w:rPr>
          <w:rFonts w:ascii="Times New Roman" w:hAnsi="Times New Roman" w:cs="Times New Roman"/>
        </w:rPr>
      </w:pPr>
      <w:r w:rsidRPr="00C47724">
        <w:rPr>
          <w:rFonts w:ascii="Times New Roman" w:hAnsi="Times New Roman" w:cs="Times New Roman"/>
        </w:rPr>
        <w:t xml:space="preserve">1) Использовать меньше воды для бытовых целей. </w:t>
      </w:r>
    </w:p>
    <w:p w:rsidR="00EE1CD4" w:rsidRDefault="00EE1CD4" w:rsidP="00883767">
      <w:pPr>
        <w:pStyle w:val="NoSpacing"/>
        <w:ind w:left="-426"/>
        <w:rPr>
          <w:rFonts w:ascii="Times New Roman" w:hAnsi="Times New Roman" w:cs="Times New Roman"/>
        </w:rPr>
      </w:pPr>
      <w:r w:rsidRPr="00C47724">
        <w:rPr>
          <w:rFonts w:ascii="Times New Roman" w:hAnsi="Times New Roman" w:cs="Times New Roman"/>
        </w:rPr>
        <w:t xml:space="preserve">2) Вырубать кустарники по берегам реки. </w:t>
      </w:r>
    </w:p>
    <w:p w:rsidR="00EE1CD4" w:rsidRDefault="00EE1CD4" w:rsidP="00883767">
      <w:pPr>
        <w:pStyle w:val="NoSpacing"/>
        <w:ind w:left="-426"/>
        <w:rPr>
          <w:rFonts w:ascii="Times New Roman" w:hAnsi="Times New Roman" w:cs="Times New Roman"/>
        </w:rPr>
      </w:pPr>
      <w:r w:rsidRPr="00C47724">
        <w:rPr>
          <w:rFonts w:ascii="Times New Roman" w:hAnsi="Times New Roman" w:cs="Times New Roman"/>
        </w:rPr>
        <w:t xml:space="preserve">3) Проводить регулярную расчистку берегов реки от мусора. </w:t>
      </w:r>
    </w:p>
    <w:p w:rsidR="00EE1CD4" w:rsidRDefault="00EE1CD4" w:rsidP="00883767">
      <w:pPr>
        <w:pStyle w:val="NoSpacing"/>
        <w:ind w:left="-426"/>
        <w:rPr>
          <w:rFonts w:ascii="Times New Roman" w:hAnsi="Times New Roman" w:cs="Times New Roman"/>
        </w:rPr>
      </w:pPr>
      <w:r w:rsidRPr="00C47724">
        <w:rPr>
          <w:rFonts w:ascii="Times New Roman" w:hAnsi="Times New Roman" w:cs="Times New Roman"/>
        </w:rPr>
        <w:t xml:space="preserve">4) Обустроить места для купания с удобным съездом для машин. </w:t>
      </w:r>
    </w:p>
    <w:p w:rsidR="00EE1CD4" w:rsidRPr="00C47724" w:rsidRDefault="00EE1CD4" w:rsidP="00883767">
      <w:pPr>
        <w:pStyle w:val="NoSpacing"/>
        <w:ind w:left="-426"/>
        <w:rPr>
          <w:rFonts w:ascii="Times New Roman" w:hAnsi="Times New Roman" w:cs="Times New Roman"/>
        </w:rPr>
      </w:pPr>
      <w:r w:rsidRPr="00C47724">
        <w:rPr>
          <w:rFonts w:ascii="Times New Roman" w:hAnsi="Times New Roman" w:cs="Times New Roman"/>
        </w:rPr>
        <w:t>5) Использовать меньше химических удобрений для выращивания фруктов и овощей в огородах.</w:t>
      </w:r>
    </w:p>
    <w:p w:rsidR="00EE1CD4" w:rsidRDefault="00EE1CD4" w:rsidP="00C47724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Ответ: </w:t>
      </w:r>
      <w:r w:rsidRPr="00C47724">
        <w:rPr>
          <w:rFonts w:ascii="Times New Roman" w:hAnsi="Times New Roman" w:cs="Times New Roman"/>
        </w:rPr>
        <w:t>3,5</w:t>
      </w:r>
    </w:p>
    <w:p w:rsidR="00EE1CD4" w:rsidRDefault="00EE1CD4" w:rsidP="00165DBB">
      <w:pPr>
        <w:pStyle w:val="NoSpacing"/>
        <w:rPr>
          <w:rFonts w:ascii="Times New Roman" w:hAnsi="Times New Roman" w:cs="Times New Roman"/>
        </w:rPr>
      </w:pPr>
    </w:p>
    <w:p w:rsidR="00EE1CD4" w:rsidRPr="00300769" w:rsidRDefault="00EE1CD4" w:rsidP="00165DBB">
      <w:pPr>
        <w:spacing w:after="0" w:line="276" w:lineRule="auto"/>
        <w:ind w:left="-426"/>
        <w:rPr>
          <w:rFonts w:ascii="Times New Roman" w:hAnsi="Times New Roman" w:cs="Times New Roman"/>
          <w:color w:val="000000"/>
          <w:u w:val="single"/>
        </w:rPr>
      </w:pPr>
      <w:r w:rsidRPr="00165DBB">
        <w:rPr>
          <w:rFonts w:ascii="Times New Roman" w:hAnsi="Times New Roman" w:cs="Times New Roman"/>
          <w:u w:val="single"/>
        </w:rPr>
        <w:t xml:space="preserve">Тема: Атмосфера – воздушная оболочка Земли». </w:t>
      </w:r>
      <w:r w:rsidRPr="00165DBB">
        <w:rPr>
          <w:rFonts w:ascii="Times New Roman" w:hAnsi="Times New Roman" w:cs="Times New Roman"/>
          <w:color w:val="000000"/>
          <w:u w:val="single"/>
        </w:rPr>
        <w:t xml:space="preserve">Тема: </w:t>
      </w:r>
      <w:r w:rsidRPr="00C926C6">
        <w:rPr>
          <w:rFonts w:ascii="Times New Roman" w:hAnsi="Times New Roman" w:cs="Times New Roman"/>
          <w:color w:val="000000"/>
          <w:u w:val="single"/>
        </w:rPr>
        <w:t xml:space="preserve">Человек и атмосфера. Адаптация человека к климатическим условиям. </w:t>
      </w:r>
      <w:r w:rsidRPr="00300769">
        <w:rPr>
          <w:rFonts w:ascii="Times New Roman" w:hAnsi="Times New Roman" w:cs="Times New Roman"/>
          <w:color w:val="000000"/>
          <w:u w:val="single"/>
        </w:rPr>
        <w:t>Стихийные явления в атмосфере</w:t>
      </w:r>
    </w:p>
    <w:p w:rsidR="00EE1CD4" w:rsidRPr="00883767" w:rsidRDefault="00EE1CD4" w:rsidP="00165DBB">
      <w:pPr>
        <w:pStyle w:val="NoSpacing"/>
        <w:ind w:left="-426"/>
        <w:rPr>
          <w:rFonts w:ascii="Times New Roman" w:hAnsi="Times New Roman" w:cs="Times New Roman"/>
        </w:rPr>
      </w:pPr>
      <w:r w:rsidRPr="00883767">
        <w:rPr>
          <w:rFonts w:ascii="Times New Roman" w:hAnsi="Times New Roman" w:cs="Times New Roman"/>
        </w:rPr>
        <w:t xml:space="preserve">Задание </w:t>
      </w:r>
      <w:r>
        <w:rPr>
          <w:rFonts w:ascii="Times New Roman" w:hAnsi="Times New Roman" w:cs="Times New Roman"/>
        </w:rPr>
        <w:t>1</w:t>
      </w:r>
      <w:r w:rsidRPr="00883767">
        <w:rPr>
          <w:rFonts w:ascii="Times New Roman" w:hAnsi="Times New Roman" w:cs="Times New Roman"/>
          <w:i/>
          <w:iCs/>
        </w:rPr>
        <w:t>Объяснение значения понятия</w:t>
      </w:r>
    </w:p>
    <w:p w:rsidR="00EE1CD4" w:rsidRPr="00883767" w:rsidRDefault="00EE1CD4" w:rsidP="00165DBB">
      <w:pPr>
        <w:pStyle w:val="NoSpacing"/>
        <w:ind w:left="-426"/>
        <w:rPr>
          <w:rFonts w:ascii="Times New Roman" w:hAnsi="Times New Roman" w:cs="Times New Roman"/>
        </w:rPr>
      </w:pPr>
      <w:r w:rsidRPr="00883767">
        <w:rPr>
          <w:rFonts w:ascii="Times New Roman" w:hAnsi="Times New Roman" w:cs="Times New Roman"/>
        </w:rPr>
        <w:t>Объясните, что называют относительной влажностью воздуха.</w:t>
      </w:r>
    </w:p>
    <w:p w:rsidR="00EE1CD4" w:rsidRPr="00883767" w:rsidRDefault="00EE1CD4" w:rsidP="00165DBB">
      <w:pPr>
        <w:pStyle w:val="NoSpacing"/>
        <w:ind w:left="-426"/>
        <w:rPr>
          <w:rFonts w:ascii="Times New Roman" w:hAnsi="Times New Roman" w:cs="Times New Roman"/>
          <w:b/>
          <w:bCs/>
        </w:rPr>
      </w:pPr>
    </w:p>
    <w:p w:rsidR="00EE1CD4" w:rsidRPr="00883767" w:rsidRDefault="00EE1CD4" w:rsidP="00165DBB">
      <w:pPr>
        <w:pStyle w:val="NoSpacing"/>
        <w:ind w:left="-426"/>
        <w:rPr>
          <w:rFonts w:ascii="Times New Roman" w:hAnsi="Times New Roman" w:cs="Times New Roman"/>
          <w:b/>
          <w:bCs/>
        </w:rPr>
      </w:pPr>
      <w:r w:rsidRPr="00883767">
        <w:rPr>
          <w:rFonts w:ascii="Times New Roman" w:hAnsi="Times New Roman" w:cs="Times New Roman"/>
        </w:rPr>
        <w:t>В ответе указаны существенные признаки понятия «относительная влажность воздуха»: отношение количества содержавшегося в воздухе водяного пара к тому количеству водяного пара, которое воздух может максимально содержать при данной температуре.</w:t>
      </w:r>
    </w:p>
    <w:p w:rsidR="00EE1CD4" w:rsidRDefault="00EE1CD4" w:rsidP="00883767">
      <w:pPr>
        <w:pStyle w:val="NoSpacing"/>
        <w:ind w:left="-426"/>
        <w:rPr>
          <w:rFonts w:ascii="Times New Roman" w:hAnsi="Times New Roman" w:cs="Times New Roman"/>
        </w:rPr>
      </w:pPr>
    </w:p>
    <w:p w:rsidR="00EE1CD4" w:rsidRPr="00883767" w:rsidRDefault="00EE1CD4" w:rsidP="00883767">
      <w:pPr>
        <w:pStyle w:val="NoSpacing"/>
        <w:ind w:left="-426"/>
        <w:rPr>
          <w:rFonts w:ascii="Times New Roman" w:hAnsi="Times New Roman" w:cs="Times New Roman"/>
        </w:rPr>
      </w:pPr>
      <w:r w:rsidRPr="00883767">
        <w:rPr>
          <w:rFonts w:ascii="Times New Roman" w:hAnsi="Times New Roman" w:cs="Times New Roman"/>
        </w:rPr>
        <w:t xml:space="preserve">Задание </w:t>
      </w:r>
      <w:r>
        <w:rPr>
          <w:rFonts w:ascii="Times New Roman" w:hAnsi="Times New Roman" w:cs="Times New Roman"/>
        </w:rPr>
        <w:t>2</w:t>
      </w:r>
      <w:r w:rsidRPr="00883767">
        <w:rPr>
          <w:rFonts w:ascii="Times New Roman" w:hAnsi="Times New Roman" w:cs="Times New Roman"/>
          <w:i/>
          <w:iCs/>
        </w:rPr>
        <w:t>Воспроизведение знаний о зависимости от температуры воздуха максимального количества водяного пара, которое может содержаться в нем.</w:t>
      </w:r>
    </w:p>
    <w:p w:rsidR="00EE1CD4" w:rsidRDefault="00EE1CD4" w:rsidP="00883767">
      <w:pPr>
        <w:pStyle w:val="NoSpacing"/>
        <w:ind w:left="-426"/>
        <w:rPr>
          <w:rFonts w:ascii="Times New Roman" w:hAnsi="Times New Roman" w:cs="Times New Roman"/>
        </w:rPr>
      </w:pPr>
      <w:r w:rsidRPr="00883767">
        <w:rPr>
          <w:rFonts w:ascii="Times New Roman" w:hAnsi="Times New Roman" w:cs="Times New Roman"/>
        </w:rPr>
        <w:t xml:space="preserve">Укажите два утверждения, в которых правильно описывается, как в зависимости от температуры воздуха изменяется количество водяного пара, которое может максимального содержаться в нем. </w:t>
      </w:r>
    </w:p>
    <w:p w:rsidR="00EE1CD4" w:rsidRPr="00883767" w:rsidRDefault="00EE1CD4" w:rsidP="00883767">
      <w:pPr>
        <w:pStyle w:val="NoSpacing"/>
        <w:ind w:left="-426"/>
        <w:rPr>
          <w:rFonts w:ascii="Times New Roman" w:hAnsi="Times New Roman" w:cs="Times New Roman"/>
        </w:rPr>
      </w:pPr>
      <w:r w:rsidRPr="00883767">
        <w:rPr>
          <w:rFonts w:ascii="Times New Roman" w:hAnsi="Times New Roman" w:cs="Times New Roman"/>
        </w:rPr>
        <w:t xml:space="preserve">1) Чем выше температура воздуха, тем больше может содержаться в нем водяного пара. </w:t>
      </w:r>
    </w:p>
    <w:p w:rsidR="00EE1CD4" w:rsidRPr="00883767" w:rsidRDefault="00EE1CD4" w:rsidP="00883767">
      <w:pPr>
        <w:pStyle w:val="NoSpacing"/>
        <w:ind w:left="-426"/>
        <w:rPr>
          <w:rFonts w:ascii="Times New Roman" w:hAnsi="Times New Roman" w:cs="Times New Roman"/>
        </w:rPr>
      </w:pPr>
      <w:r w:rsidRPr="00883767">
        <w:rPr>
          <w:rFonts w:ascii="Times New Roman" w:hAnsi="Times New Roman" w:cs="Times New Roman"/>
        </w:rPr>
        <w:t xml:space="preserve">2) Чем выше температура воздуха, тем меньше может содержаться в нем водяного пара. </w:t>
      </w:r>
    </w:p>
    <w:p w:rsidR="00EE1CD4" w:rsidRPr="00883767" w:rsidRDefault="00EE1CD4" w:rsidP="00883767">
      <w:pPr>
        <w:pStyle w:val="NoSpacing"/>
        <w:ind w:left="-426"/>
        <w:rPr>
          <w:rFonts w:ascii="Times New Roman" w:hAnsi="Times New Roman" w:cs="Times New Roman"/>
        </w:rPr>
      </w:pPr>
      <w:r w:rsidRPr="00883767">
        <w:rPr>
          <w:rFonts w:ascii="Times New Roman" w:hAnsi="Times New Roman" w:cs="Times New Roman"/>
        </w:rPr>
        <w:t xml:space="preserve">3) Чем ниже температура воздуха, тем больше может содержаться в нем водяного пара. </w:t>
      </w:r>
    </w:p>
    <w:p w:rsidR="00EE1CD4" w:rsidRPr="00883767" w:rsidRDefault="00EE1CD4" w:rsidP="00883767">
      <w:pPr>
        <w:pStyle w:val="NoSpacing"/>
        <w:ind w:left="-426"/>
        <w:rPr>
          <w:rFonts w:ascii="Times New Roman" w:hAnsi="Times New Roman" w:cs="Times New Roman"/>
        </w:rPr>
      </w:pPr>
      <w:r w:rsidRPr="00883767">
        <w:rPr>
          <w:rFonts w:ascii="Times New Roman" w:hAnsi="Times New Roman" w:cs="Times New Roman"/>
        </w:rPr>
        <w:t>4) Чем ниже температура воздуха, тем меньше может содержаться в нем водяного пара.</w:t>
      </w:r>
    </w:p>
    <w:p w:rsidR="00EE1CD4" w:rsidRPr="00883767" w:rsidRDefault="00EE1CD4" w:rsidP="00883767">
      <w:pPr>
        <w:pStyle w:val="NoSpacing"/>
        <w:ind w:left="-426"/>
        <w:rPr>
          <w:rFonts w:ascii="Times New Roman" w:hAnsi="Times New Roman" w:cs="Times New Roman"/>
          <w:b/>
          <w:bCs/>
        </w:rPr>
      </w:pPr>
    </w:p>
    <w:p w:rsidR="00EE1CD4" w:rsidRPr="00883767" w:rsidRDefault="00EE1CD4" w:rsidP="00883767">
      <w:pPr>
        <w:pStyle w:val="NoSpacing"/>
        <w:ind w:left="-426"/>
        <w:rPr>
          <w:rFonts w:ascii="Times New Roman" w:hAnsi="Times New Roman" w:cs="Times New Roman"/>
          <w:b/>
          <w:bCs/>
        </w:rPr>
      </w:pPr>
      <w:r w:rsidRPr="00883767">
        <w:rPr>
          <w:rFonts w:ascii="Times New Roman" w:hAnsi="Times New Roman" w:cs="Times New Roman"/>
        </w:rPr>
        <w:t>Ответ: 14.</w:t>
      </w:r>
    </w:p>
    <w:p w:rsidR="00EE1CD4" w:rsidRDefault="00EE1CD4" w:rsidP="00443A0D">
      <w:pPr>
        <w:pStyle w:val="NoSpacing"/>
        <w:rPr>
          <w:b/>
          <w:bCs/>
        </w:rPr>
      </w:pPr>
    </w:p>
    <w:p w:rsidR="00EE1CD4" w:rsidRPr="00165DBB" w:rsidRDefault="00EE1CD4" w:rsidP="00165DBB">
      <w:pPr>
        <w:pStyle w:val="NoSpacing"/>
        <w:ind w:left="-426"/>
        <w:rPr>
          <w:rFonts w:ascii="Times New Roman" w:hAnsi="Times New Roman" w:cs="Times New Roman"/>
          <w:color w:val="000000"/>
          <w:u w:val="single"/>
        </w:rPr>
      </w:pPr>
      <w:r w:rsidRPr="00165DBB">
        <w:rPr>
          <w:rFonts w:ascii="Times New Roman" w:hAnsi="Times New Roman" w:cs="Times New Roman"/>
          <w:color w:val="000000"/>
          <w:u w:val="single"/>
        </w:rPr>
        <w:t>Тема: Биосфера — оболочка жизни.Тема:Биосфера — оболочка жизни. Границы биосферы.</w:t>
      </w:r>
    </w:p>
    <w:p w:rsidR="00EE1CD4" w:rsidRPr="00165DBB" w:rsidRDefault="00EE1CD4" w:rsidP="00165DBB">
      <w:pPr>
        <w:pStyle w:val="NoSpacing"/>
        <w:ind w:left="-426"/>
        <w:rPr>
          <w:b/>
          <w:bCs/>
          <w:u w:val="single"/>
        </w:rPr>
      </w:pPr>
    </w:p>
    <w:p w:rsidR="00EE1CD4" w:rsidRDefault="00EE1CD4" w:rsidP="00165DBB">
      <w:pPr>
        <w:pStyle w:val="NoSpacing"/>
        <w:ind w:left="-426" w:firstLine="426"/>
        <w:rPr>
          <w:rFonts w:ascii="Times New Roman" w:hAnsi="Times New Roman" w:cs="Times New Roman"/>
        </w:rPr>
      </w:pPr>
      <w:r w:rsidRPr="00EA611F">
        <w:rPr>
          <w:rFonts w:ascii="Times New Roman" w:hAnsi="Times New Roman" w:cs="Times New Roman"/>
        </w:rPr>
        <w:t>Задание 1</w:t>
      </w:r>
      <w:r w:rsidRPr="00006486">
        <w:rPr>
          <w:rFonts w:ascii="Times New Roman" w:hAnsi="Times New Roman" w:cs="Times New Roman"/>
          <w:i/>
          <w:iCs/>
        </w:rPr>
        <w:t>Установите соответствие между экологической проблемой и наиболее подходящим способом ее решения</w:t>
      </w:r>
      <w:r w:rsidRPr="00165DBB">
        <w:rPr>
          <w:rFonts w:ascii="Times New Roman" w:hAnsi="Times New Roman" w:cs="Times New Roman"/>
        </w:rPr>
        <w:t xml:space="preserve">: к каждому элементу первого столбца подберите соответствующий элемент из второго столбца. </w:t>
      </w:r>
    </w:p>
    <w:p w:rsidR="00EE1CD4" w:rsidRDefault="00EE1CD4" w:rsidP="00165DBB">
      <w:pPr>
        <w:pStyle w:val="NoSpacing"/>
        <w:ind w:left="-426"/>
        <w:rPr>
          <w:rFonts w:ascii="Times New Roman" w:hAnsi="Times New Roman" w:cs="Times New Roman"/>
        </w:rPr>
      </w:pPr>
      <w:r w:rsidRPr="00165DBB">
        <w:rPr>
          <w:rFonts w:ascii="Times New Roman" w:hAnsi="Times New Roman" w:cs="Times New Roman"/>
        </w:rPr>
        <w:t>ЭКОЛОГИЧЕСКАЯ ПРОБЛЕМА СПОСОБ РЕШЕНИЯ</w:t>
      </w:r>
    </w:p>
    <w:p w:rsidR="00EE1CD4" w:rsidRDefault="00EE1CD4" w:rsidP="00165DBB">
      <w:pPr>
        <w:pStyle w:val="NoSpacing"/>
        <w:ind w:left="-426"/>
        <w:rPr>
          <w:rFonts w:ascii="Times New Roman" w:hAnsi="Times New Roman" w:cs="Times New Roman"/>
        </w:rPr>
      </w:pPr>
      <w:r w:rsidRPr="00165DBB">
        <w:rPr>
          <w:rFonts w:ascii="Times New Roman" w:hAnsi="Times New Roman" w:cs="Times New Roman"/>
        </w:rPr>
        <w:t xml:space="preserve">А) сокращение биоразнообразия на </w:t>
      </w:r>
      <w:r>
        <w:rPr>
          <w:rFonts w:ascii="Times New Roman" w:hAnsi="Times New Roman" w:cs="Times New Roman"/>
        </w:rPr>
        <w:t xml:space="preserve">                               1)</w:t>
      </w:r>
      <w:r w:rsidRPr="00165DBB">
        <w:rPr>
          <w:rFonts w:ascii="Times New Roman" w:hAnsi="Times New Roman" w:cs="Times New Roman"/>
        </w:rPr>
        <w:t xml:space="preserve"> Переработка отходов и использование </w:t>
      </w:r>
    </w:p>
    <w:p w:rsidR="00EE1CD4" w:rsidRDefault="00EE1CD4" w:rsidP="00165DBB">
      <w:pPr>
        <w:pStyle w:val="NoSpacing"/>
        <w:ind w:left="-426"/>
        <w:rPr>
          <w:rFonts w:ascii="Times New Roman" w:hAnsi="Times New Roman" w:cs="Times New Roman"/>
        </w:rPr>
      </w:pPr>
      <w:r w:rsidRPr="00165DBB">
        <w:rPr>
          <w:rFonts w:ascii="Times New Roman" w:hAnsi="Times New Roman" w:cs="Times New Roman"/>
        </w:rPr>
        <w:t>определенных территорияхмногоразовых упаковок</w:t>
      </w:r>
    </w:p>
    <w:p w:rsidR="00EE1CD4" w:rsidRDefault="00EE1CD4" w:rsidP="00165DBB">
      <w:pPr>
        <w:pStyle w:val="NoSpacing"/>
        <w:ind w:left="-426"/>
        <w:rPr>
          <w:rFonts w:ascii="Times New Roman" w:hAnsi="Times New Roman" w:cs="Times New Roman"/>
        </w:rPr>
      </w:pPr>
      <w:r w:rsidRPr="00165DBB">
        <w:rPr>
          <w:rFonts w:ascii="Times New Roman" w:hAnsi="Times New Roman" w:cs="Times New Roman"/>
        </w:rPr>
        <w:t>Б) уменьшение естественного плодородия</w:t>
      </w:r>
      <w:r>
        <w:rPr>
          <w:rFonts w:ascii="Times New Roman" w:hAnsi="Times New Roman" w:cs="Times New Roman"/>
        </w:rPr>
        <w:t xml:space="preserve">                    2) </w:t>
      </w:r>
      <w:r w:rsidRPr="00165DBB">
        <w:rPr>
          <w:rFonts w:ascii="Times New Roman" w:hAnsi="Times New Roman" w:cs="Times New Roman"/>
        </w:rPr>
        <w:t>Создание заповедников и заказников</w:t>
      </w:r>
    </w:p>
    <w:p w:rsidR="00EE1CD4" w:rsidRDefault="00EE1CD4" w:rsidP="00165DBB">
      <w:pPr>
        <w:pStyle w:val="NoSpacing"/>
        <w:ind w:left="-426"/>
        <w:rPr>
          <w:rFonts w:ascii="Times New Roman" w:hAnsi="Times New Roman" w:cs="Times New Roman"/>
        </w:rPr>
      </w:pPr>
      <w:r w:rsidRPr="00165DBB">
        <w:rPr>
          <w:rFonts w:ascii="Times New Roman" w:hAnsi="Times New Roman" w:cs="Times New Roman"/>
        </w:rPr>
        <w:t xml:space="preserve"> почв из-за развития оврагов</w:t>
      </w:r>
      <w:r>
        <w:rPr>
          <w:rFonts w:ascii="Times New Roman" w:hAnsi="Times New Roman" w:cs="Times New Roman"/>
        </w:rPr>
        <w:t xml:space="preserve">                                           3) </w:t>
      </w:r>
      <w:r w:rsidRPr="00165DBB">
        <w:rPr>
          <w:rFonts w:ascii="Times New Roman" w:hAnsi="Times New Roman" w:cs="Times New Roman"/>
        </w:rPr>
        <w:t>Высаживание многолетних растений</w:t>
      </w:r>
    </w:p>
    <w:p w:rsidR="00EE1CD4" w:rsidRDefault="00EE1CD4" w:rsidP="00165DBB">
      <w:pPr>
        <w:pStyle w:val="NoSpacing"/>
        <w:ind w:left="-426"/>
        <w:rPr>
          <w:rFonts w:ascii="Times New Roman" w:hAnsi="Times New Roman" w:cs="Times New Roman"/>
        </w:rPr>
      </w:pPr>
      <w:r w:rsidRPr="00165DBB">
        <w:rPr>
          <w:rFonts w:ascii="Times New Roman" w:hAnsi="Times New Roman" w:cs="Times New Roman"/>
        </w:rPr>
        <w:t>В) загрязнение территорий обитания растенийдля укрепления склонов</w:t>
      </w:r>
    </w:p>
    <w:p w:rsidR="00EE1CD4" w:rsidRDefault="00EE1CD4" w:rsidP="00165DBB">
      <w:pPr>
        <w:pStyle w:val="NoSpacing"/>
        <w:ind w:left="-426"/>
        <w:rPr>
          <w:rFonts w:ascii="Times New Roman" w:hAnsi="Times New Roman" w:cs="Times New Roman"/>
        </w:rPr>
      </w:pPr>
      <w:r w:rsidRPr="00165DBB">
        <w:rPr>
          <w:rFonts w:ascii="Times New Roman" w:hAnsi="Times New Roman" w:cs="Times New Roman"/>
        </w:rPr>
        <w:t xml:space="preserve"> и животных из-за складирования мусора 4) Исследование бактерий на верхней границе </w:t>
      </w:r>
    </w:p>
    <w:p w:rsidR="00EE1CD4" w:rsidRDefault="00EE1CD4" w:rsidP="00165DBB">
      <w:pPr>
        <w:pStyle w:val="NoSpacing"/>
        <w:ind w:left="-426"/>
        <w:rPr>
          <w:rFonts w:ascii="Times New Roman" w:hAnsi="Times New Roman" w:cs="Times New Roman"/>
        </w:rPr>
      </w:pPr>
      <w:r w:rsidRPr="00165DBB">
        <w:rPr>
          <w:rFonts w:ascii="Times New Roman" w:hAnsi="Times New Roman" w:cs="Times New Roman"/>
        </w:rPr>
        <w:t xml:space="preserve">биосферы </w:t>
      </w:r>
    </w:p>
    <w:p w:rsidR="00EE1CD4" w:rsidRDefault="00EE1CD4" w:rsidP="00006486">
      <w:pPr>
        <w:pStyle w:val="NoSpacing"/>
        <w:ind w:left="-426"/>
        <w:rPr>
          <w:rFonts w:ascii="Times New Roman" w:hAnsi="Times New Roman" w:cs="Times New Roman"/>
        </w:rPr>
      </w:pPr>
      <w:r w:rsidRPr="00165DBB">
        <w:rPr>
          <w:rFonts w:ascii="Times New Roman" w:hAnsi="Times New Roman" w:cs="Times New Roman"/>
        </w:rPr>
        <w:t xml:space="preserve">Запишите в таблицу выбранные цифры под соответствующими буквами.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3"/>
        <w:gridCol w:w="567"/>
        <w:gridCol w:w="567"/>
      </w:tblGrid>
      <w:tr w:rsidR="00EE1CD4" w:rsidRPr="00C96C25">
        <w:tc>
          <w:tcPr>
            <w:tcW w:w="563" w:type="dxa"/>
          </w:tcPr>
          <w:p w:rsidR="00EE1CD4" w:rsidRPr="00C96C25" w:rsidRDefault="00EE1CD4" w:rsidP="00165DBB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67" w:type="dxa"/>
          </w:tcPr>
          <w:p w:rsidR="00EE1CD4" w:rsidRPr="00C96C25" w:rsidRDefault="00EE1CD4" w:rsidP="00165DBB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67" w:type="dxa"/>
          </w:tcPr>
          <w:p w:rsidR="00EE1CD4" w:rsidRPr="00C96C25" w:rsidRDefault="00EE1CD4" w:rsidP="00165DBB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В</w:t>
            </w:r>
          </w:p>
        </w:tc>
      </w:tr>
      <w:tr w:rsidR="00EE1CD4" w:rsidRPr="00C96C25">
        <w:tc>
          <w:tcPr>
            <w:tcW w:w="563" w:type="dxa"/>
          </w:tcPr>
          <w:p w:rsidR="00EE1CD4" w:rsidRPr="00C96C25" w:rsidRDefault="00EE1CD4" w:rsidP="00165DB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E1CD4" w:rsidRPr="00C96C25" w:rsidRDefault="00EE1CD4" w:rsidP="00165DB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E1CD4" w:rsidRPr="00C96C25" w:rsidRDefault="00EE1CD4" w:rsidP="00165DB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</w:tbl>
    <w:p w:rsidR="00EE1CD4" w:rsidRDefault="00EE1CD4" w:rsidP="00006486">
      <w:pPr>
        <w:pStyle w:val="NoSpacing"/>
        <w:rPr>
          <w:b/>
          <w:bCs/>
        </w:rPr>
      </w:pPr>
    </w:p>
    <w:p w:rsidR="00EE1CD4" w:rsidRDefault="00EE1CD4" w:rsidP="00006486">
      <w:pPr>
        <w:pStyle w:val="NoSpacing"/>
        <w:ind w:left="-426"/>
        <w:rPr>
          <w:b/>
          <w:bCs/>
        </w:rPr>
      </w:pPr>
      <w:r w:rsidRPr="00165DBB">
        <w:rPr>
          <w:rFonts w:ascii="Times New Roman" w:hAnsi="Times New Roman" w:cs="Times New Roman"/>
        </w:rPr>
        <w:t>Ответ:</w:t>
      </w:r>
      <w:r>
        <w:rPr>
          <w:rFonts w:ascii="Times New Roman" w:hAnsi="Times New Roman" w:cs="Times New Roman"/>
        </w:rPr>
        <w:t xml:space="preserve"> 2,3,1</w:t>
      </w:r>
    </w:p>
    <w:p w:rsidR="00EE1CD4" w:rsidRDefault="00EE1CD4" w:rsidP="00165DBB">
      <w:pPr>
        <w:pStyle w:val="NoSpacing"/>
        <w:ind w:left="-426" w:firstLine="426"/>
        <w:rPr>
          <w:b/>
          <w:bCs/>
        </w:rPr>
      </w:pPr>
    </w:p>
    <w:p w:rsidR="00EE1CD4" w:rsidRDefault="00EE1CD4" w:rsidP="008720FE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2 </w:t>
      </w:r>
      <w:r w:rsidRPr="00EA611F">
        <w:rPr>
          <w:rFonts w:ascii="Times New Roman" w:hAnsi="Times New Roman" w:cs="Times New Roman"/>
          <w:i/>
          <w:iCs/>
        </w:rPr>
        <w:t>Заполните пропуски в тексте.</w:t>
      </w:r>
    </w:p>
    <w:p w:rsidR="00EE1CD4" w:rsidRPr="008720FE" w:rsidRDefault="00EE1CD4" w:rsidP="008720FE">
      <w:pPr>
        <w:pStyle w:val="NoSpacing"/>
        <w:ind w:left="-426"/>
        <w:rPr>
          <w:rFonts w:ascii="Times New Roman" w:hAnsi="Times New Roman" w:cs="Times New Roman"/>
        </w:rPr>
      </w:pPr>
      <w:r w:rsidRPr="008720FE">
        <w:rPr>
          <w:rFonts w:ascii="Times New Roman" w:hAnsi="Times New Roman" w:cs="Times New Roman"/>
        </w:rPr>
        <w:t>Особенности и границы биосферы</w:t>
      </w:r>
    </w:p>
    <w:p w:rsidR="00EE1CD4" w:rsidRPr="008720FE" w:rsidRDefault="00EE1CD4" w:rsidP="008720FE">
      <w:pPr>
        <w:pStyle w:val="NoSpacing"/>
        <w:ind w:left="-426"/>
        <w:rPr>
          <w:rFonts w:ascii="Times New Roman" w:hAnsi="Times New Roman" w:cs="Times New Roman"/>
        </w:rPr>
      </w:pPr>
      <w:r w:rsidRPr="008720FE">
        <w:rPr>
          <w:rFonts w:ascii="Times New Roman" w:hAnsi="Times New Roman" w:cs="Times New Roman"/>
        </w:rPr>
        <w:t>Биосфера возникла и расширила свои границы благодаря</w:t>
      </w:r>
      <w:r>
        <w:rPr>
          <w:rFonts w:ascii="Times New Roman" w:hAnsi="Times New Roman" w:cs="Times New Roman"/>
        </w:rPr>
        <w:t>_____</w:t>
      </w:r>
      <w:r w:rsidRPr="008720FE">
        <w:rPr>
          <w:rFonts w:ascii="Times New Roman" w:hAnsi="Times New Roman" w:cs="Times New Roman"/>
        </w:rPr>
        <w:t> организмам, они распространены на Земле и исключительно</w:t>
      </w:r>
      <w:r>
        <w:rPr>
          <w:rFonts w:ascii="Times New Roman" w:hAnsi="Times New Roman" w:cs="Times New Roman"/>
        </w:rPr>
        <w:t>_______</w:t>
      </w:r>
      <w:r w:rsidRPr="008720FE">
        <w:rPr>
          <w:rFonts w:ascii="Times New Roman" w:hAnsi="Times New Roman" w:cs="Times New Roman"/>
        </w:rPr>
        <w:t> .</w:t>
      </w:r>
    </w:p>
    <w:p w:rsidR="00EE1CD4" w:rsidRPr="008720FE" w:rsidRDefault="00EE1CD4" w:rsidP="008720FE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Pr="008720FE">
        <w:rPr>
          <w:rFonts w:ascii="Times New Roman" w:hAnsi="Times New Roman" w:cs="Times New Roman"/>
        </w:rPr>
        <w:t>слабо</w:t>
      </w:r>
    </w:p>
    <w:p w:rsidR="00EE1CD4" w:rsidRPr="008720FE" w:rsidRDefault="00EE1CD4" w:rsidP="008720FE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</w:t>
      </w:r>
      <w:r w:rsidRPr="008720FE">
        <w:rPr>
          <w:rFonts w:ascii="Times New Roman" w:hAnsi="Times New Roman" w:cs="Times New Roman"/>
        </w:rPr>
        <w:t>неживым</w:t>
      </w:r>
    </w:p>
    <w:p w:rsidR="00EE1CD4" w:rsidRPr="008720FE" w:rsidRDefault="00EE1CD4" w:rsidP="008720FE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</w:t>
      </w:r>
      <w:r w:rsidRPr="008720FE">
        <w:rPr>
          <w:rFonts w:ascii="Times New Roman" w:hAnsi="Times New Roman" w:cs="Times New Roman"/>
        </w:rPr>
        <w:t>живым</w:t>
      </w:r>
    </w:p>
    <w:p w:rsidR="00EE1CD4" w:rsidRDefault="00EE1CD4" w:rsidP="008720FE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</w:t>
      </w:r>
      <w:r w:rsidRPr="008720FE">
        <w:rPr>
          <w:rFonts w:ascii="Times New Roman" w:hAnsi="Times New Roman" w:cs="Times New Roman"/>
        </w:rPr>
        <w:t>человеческим</w:t>
      </w:r>
    </w:p>
    <w:p w:rsidR="00EE1CD4" w:rsidRDefault="00EE1CD4" w:rsidP="008720FE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5) </w:t>
      </w:r>
      <w:r w:rsidRPr="008720FE">
        <w:rPr>
          <w:rFonts w:ascii="Times New Roman" w:hAnsi="Times New Roman" w:cs="Times New Roman"/>
        </w:rPr>
        <w:t>разнообразны</w:t>
      </w:r>
    </w:p>
    <w:p w:rsidR="00EE1CD4" w:rsidRPr="008720FE" w:rsidRDefault="00EE1CD4" w:rsidP="008720FE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6) </w:t>
      </w:r>
      <w:r w:rsidRPr="008720FE">
        <w:rPr>
          <w:rFonts w:ascii="Times New Roman" w:hAnsi="Times New Roman" w:cs="Times New Roman"/>
        </w:rPr>
        <w:t>широко</w:t>
      </w:r>
    </w:p>
    <w:p w:rsidR="00EE1CD4" w:rsidRDefault="00EE1CD4" w:rsidP="008720FE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7) </w:t>
      </w:r>
      <w:r w:rsidRPr="008720FE">
        <w:rPr>
          <w:rFonts w:ascii="Times New Roman" w:hAnsi="Times New Roman" w:cs="Times New Roman"/>
        </w:rPr>
        <w:t>однообразны</w:t>
      </w:r>
    </w:p>
    <w:p w:rsidR="00EE1CD4" w:rsidRDefault="00EE1CD4" w:rsidP="008720FE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 3,6</w:t>
      </w:r>
    </w:p>
    <w:p w:rsidR="00EE1CD4" w:rsidRPr="008720FE" w:rsidRDefault="00EE1CD4" w:rsidP="008720FE">
      <w:pPr>
        <w:pStyle w:val="NoSpacing"/>
        <w:ind w:left="-426"/>
        <w:rPr>
          <w:rFonts w:ascii="Times New Roman" w:hAnsi="Times New Roman" w:cs="Times New Roman"/>
        </w:rPr>
      </w:pPr>
    </w:p>
    <w:p w:rsidR="00EE1CD4" w:rsidRDefault="00EE1CD4" w:rsidP="00F97589">
      <w:pPr>
        <w:pStyle w:val="NoSpacing"/>
        <w:ind w:left="-426"/>
        <w:rPr>
          <w:rFonts w:ascii="Times New Roman" w:hAnsi="Times New Roman" w:cs="Times New Roman"/>
        </w:rPr>
      </w:pPr>
    </w:p>
    <w:p w:rsidR="00EE1CD4" w:rsidRPr="00D3471B" w:rsidRDefault="00EE1CD4" w:rsidP="00F97589">
      <w:pPr>
        <w:pStyle w:val="NoSpacing"/>
        <w:ind w:left="-426"/>
        <w:rPr>
          <w:rFonts w:ascii="Times New Roman" w:hAnsi="Times New Roman" w:cs="Times New Roman"/>
          <w:u w:val="single"/>
        </w:rPr>
      </w:pPr>
      <w:r w:rsidRPr="00D3471B">
        <w:rPr>
          <w:rFonts w:ascii="Times New Roman" w:hAnsi="Times New Roman" w:cs="Times New Roman"/>
          <w:color w:val="000000"/>
          <w:u w:val="single"/>
        </w:rPr>
        <w:t>Тема: Человек как часть биосферы. Распространение людей на Земле</w:t>
      </w:r>
    </w:p>
    <w:p w:rsidR="00EE1CD4" w:rsidRPr="009E085E" w:rsidRDefault="00EE1CD4" w:rsidP="00F97589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1. </w:t>
      </w:r>
      <w:r w:rsidRPr="00F97589">
        <w:rPr>
          <w:rFonts w:ascii="Times New Roman" w:hAnsi="Times New Roman" w:cs="Times New Roman"/>
          <w:i/>
          <w:iCs/>
        </w:rPr>
        <w:t>Заполните пропуски в тексте.</w:t>
      </w:r>
    </w:p>
    <w:p w:rsidR="00EE1CD4" w:rsidRPr="009E085E" w:rsidRDefault="00EE1CD4" w:rsidP="00F97589">
      <w:pPr>
        <w:pStyle w:val="NoSpacing"/>
        <w:ind w:left="-426"/>
        <w:rPr>
          <w:rFonts w:ascii="Times New Roman" w:hAnsi="Times New Roman" w:cs="Times New Roman"/>
        </w:rPr>
      </w:pPr>
      <w:r w:rsidRPr="009E085E">
        <w:rPr>
          <w:rFonts w:ascii="Times New Roman" w:hAnsi="Times New Roman" w:cs="Times New Roman"/>
        </w:rPr>
        <w:t>Биосфера</w:t>
      </w:r>
    </w:p>
    <w:p w:rsidR="00EE1CD4" w:rsidRPr="009E085E" w:rsidRDefault="00EE1CD4" w:rsidP="00F97589">
      <w:pPr>
        <w:pStyle w:val="NoSpacing"/>
        <w:ind w:left="-426"/>
        <w:rPr>
          <w:rFonts w:ascii="Times New Roman" w:hAnsi="Times New Roman" w:cs="Times New Roman"/>
        </w:rPr>
      </w:pPr>
      <w:r w:rsidRPr="009E085E">
        <w:rPr>
          <w:rFonts w:ascii="Times New Roman" w:hAnsi="Times New Roman" w:cs="Times New Roman"/>
        </w:rPr>
        <w:t>Распространение живых</w:t>
      </w:r>
      <w:r>
        <w:rPr>
          <w:rFonts w:ascii="Times New Roman" w:hAnsi="Times New Roman" w:cs="Times New Roman"/>
        </w:rPr>
        <w:t>______</w:t>
      </w:r>
      <w:r w:rsidRPr="009E085E">
        <w:rPr>
          <w:rFonts w:ascii="Times New Roman" w:hAnsi="Times New Roman" w:cs="Times New Roman"/>
        </w:rPr>
        <w:t>  на Земле зависит от</w:t>
      </w:r>
      <w:r>
        <w:rPr>
          <w:rFonts w:ascii="Times New Roman" w:hAnsi="Times New Roman" w:cs="Times New Roman"/>
        </w:rPr>
        <w:t>________</w:t>
      </w:r>
      <w:r w:rsidRPr="009E085E">
        <w:rPr>
          <w:rFonts w:ascii="Times New Roman" w:hAnsi="Times New Roman" w:cs="Times New Roman"/>
        </w:rPr>
        <w:t> . Самая</w:t>
      </w:r>
      <w:r>
        <w:rPr>
          <w:rFonts w:ascii="Times New Roman" w:hAnsi="Times New Roman" w:cs="Times New Roman"/>
        </w:rPr>
        <w:t>____</w:t>
      </w:r>
      <w:r w:rsidRPr="009E085E">
        <w:rPr>
          <w:rFonts w:ascii="Times New Roman" w:hAnsi="Times New Roman" w:cs="Times New Roman"/>
        </w:rPr>
        <w:t>  жизнь сосредоточена там, где земные оболочки</w:t>
      </w:r>
      <w:r>
        <w:rPr>
          <w:rFonts w:ascii="Times New Roman" w:hAnsi="Times New Roman" w:cs="Times New Roman"/>
        </w:rPr>
        <w:t>_____</w:t>
      </w:r>
      <w:r w:rsidRPr="009E085E">
        <w:rPr>
          <w:rFonts w:ascii="Times New Roman" w:hAnsi="Times New Roman" w:cs="Times New Roman"/>
        </w:rPr>
        <w:t>.</w:t>
      </w:r>
    </w:p>
    <w:p w:rsidR="00EE1CD4" w:rsidRPr="009E085E" w:rsidRDefault="00EE1CD4" w:rsidP="00F97589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Pr="009E085E">
        <w:rPr>
          <w:rFonts w:ascii="Times New Roman" w:hAnsi="Times New Roman" w:cs="Times New Roman"/>
        </w:rPr>
        <w:t>климата</w:t>
      </w:r>
    </w:p>
    <w:p w:rsidR="00EE1CD4" w:rsidRPr="009E085E" w:rsidRDefault="00EE1CD4" w:rsidP="00F97589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</w:t>
      </w:r>
      <w:r w:rsidRPr="009E085E">
        <w:rPr>
          <w:rFonts w:ascii="Times New Roman" w:hAnsi="Times New Roman" w:cs="Times New Roman"/>
        </w:rPr>
        <w:t>расходятся</w:t>
      </w:r>
    </w:p>
    <w:p w:rsidR="00EE1CD4" w:rsidRPr="009E085E" w:rsidRDefault="00EE1CD4" w:rsidP="00F97589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</w:t>
      </w:r>
      <w:r w:rsidRPr="009E085E">
        <w:rPr>
          <w:rFonts w:ascii="Times New Roman" w:hAnsi="Times New Roman" w:cs="Times New Roman"/>
        </w:rPr>
        <w:t>погоды</w:t>
      </w:r>
    </w:p>
    <w:p w:rsidR="00EE1CD4" w:rsidRPr="009E085E" w:rsidRDefault="00EE1CD4" w:rsidP="00F97589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</w:t>
      </w:r>
      <w:r w:rsidRPr="009E085E">
        <w:rPr>
          <w:rFonts w:ascii="Times New Roman" w:hAnsi="Times New Roman" w:cs="Times New Roman"/>
        </w:rPr>
        <w:t>растений</w:t>
      </w:r>
    </w:p>
    <w:p w:rsidR="00EE1CD4" w:rsidRPr="009E085E" w:rsidRDefault="00EE1CD4" w:rsidP="00F97589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5) </w:t>
      </w:r>
      <w:r w:rsidRPr="009E085E">
        <w:rPr>
          <w:rFonts w:ascii="Times New Roman" w:hAnsi="Times New Roman" w:cs="Times New Roman"/>
        </w:rPr>
        <w:t>соприкасаются</w:t>
      </w:r>
    </w:p>
    <w:p w:rsidR="00EE1CD4" w:rsidRPr="009E085E" w:rsidRDefault="00EE1CD4" w:rsidP="00F97589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6) </w:t>
      </w:r>
      <w:r w:rsidRPr="009E085E">
        <w:rPr>
          <w:rFonts w:ascii="Times New Roman" w:hAnsi="Times New Roman" w:cs="Times New Roman"/>
        </w:rPr>
        <w:t>организмов</w:t>
      </w:r>
    </w:p>
    <w:p w:rsidR="00EE1CD4" w:rsidRPr="009E085E" w:rsidRDefault="00EE1CD4" w:rsidP="00F97589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7) </w:t>
      </w:r>
      <w:r w:rsidRPr="009E085E">
        <w:rPr>
          <w:rFonts w:ascii="Times New Roman" w:hAnsi="Times New Roman" w:cs="Times New Roman"/>
        </w:rPr>
        <w:t>менее разнообразная</w:t>
      </w:r>
    </w:p>
    <w:p w:rsidR="00EE1CD4" w:rsidRPr="009E085E" w:rsidRDefault="00EE1CD4" w:rsidP="00F97589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8) </w:t>
      </w:r>
      <w:r w:rsidRPr="009E085E">
        <w:rPr>
          <w:rFonts w:ascii="Times New Roman" w:hAnsi="Times New Roman" w:cs="Times New Roman"/>
        </w:rPr>
        <w:t>активная</w:t>
      </w:r>
    </w:p>
    <w:p w:rsidR="00EE1CD4" w:rsidRPr="009E085E" w:rsidRDefault="00EE1CD4" w:rsidP="00F97589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 6, 1, 8, 5</w:t>
      </w:r>
    </w:p>
    <w:p w:rsidR="00EE1CD4" w:rsidRDefault="00EE1CD4" w:rsidP="00F97589">
      <w:pPr>
        <w:pStyle w:val="NoSpacing"/>
        <w:ind w:left="-426"/>
        <w:rPr>
          <w:b/>
          <w:bCs/>
        </w:rPr>
      </w:pPr>
    </w:p>
    <w:p w:rsidR="00EE1CD4" w:rsidRDefault="00EE1CD4" w:rsidP="00F97589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2. </w:t>
      </w:r>
      <w:r w:rsidRPr="00F97589">
        <w:rPr>
          <w:rFonts w:ascii="Times New Roman" w:hAnsi="Times New Roman" w:cs="Times New Roman"/>
          <w:i/>
          <w:iCs/>
        </w:rPr>
        <w:t>Вставьте в текст пропущенные слова.</w:t>
      </w:r>
    </w:p>
    <w:p w:rsidR="00EE1CD4" w:rsidRPr="006E5B22" w:rsidRDefault="00EE1CD4" w:rsidP="00F97589">
      <w:pPr>
        <w:pStyle w:val="NoSpacing"/>
        <w:ind w:left="-426"/>
        <w:rPr>
          <w:rFonts w:ascii="Times New Roman" w:hAnsi="Times New Roman" w:cs="Times New Roman"/>
        </w:rPr>
      </w:pPr>
      <w:r w:rsidRPr="006E5B22">
        <w:rPr>
          <w:rFonts w:ascii="Times New Roman" w:hAnsi="Times New Roman" w:cs="Times New Roman"/>
        </w:rPr>
        <w:t>Учёные, изучавшие природу Земли</w:t>
      </w:r>
    </w:p>
    <w:p w:rsidR="00EE1CD4" w:rsidRPr="006E5B22" w:rsidRDefault="00EE1CD4" w:rsidP="00F97589">
      <w:pPr>
        <w:pStyle w:val="NoSpacing"/>
        <w:ind w:left="-426"/>
        <w:rPr>
          <w:rFonts w:ascii="Times New Roman" w:hAnsi="Times New Roman" w:cs="Times New Roman"/>
        </w:rPr>
      </w:pPr>
      <w:r w:rsidRPr="006E5B22">
        <w:rPr>
          <w:rFonts w:ascii="Times New Roman" w:hAnsi="Times New Roman" w:cs="Times New Roman"/>
        </w:rPr>
        <w:t>Раса – группа людей, объединённых общностью</w:t>
      </w:r>
      <w:r>
        <w:rPr>
          <w:rFonts w:ascii="Times New Roman" w:hAnsi="Times New Roman" w:cs="Times New Roman"/>
        </w:rPr>
        <w:t>____</w:t>
      </w:r>
      <w:r w:rsidRPr="006E5B22">
        <w:rPr>
          <w:rFonts w:ascii="Times New Roman" w:hAnsi="Times New Roman" w:cs="Times New Roman"/>
        </w:rPr>
        <w:t>  и сходством</w:t>
      </w:r>
      <w:r>
        <w:rPr>
          <w:rFonts w:ascii="Times New Roman" w:hAnsi="Times New Roman" w:cs="Times New Roman"/>
        </w:rPr>
        <w:t>_____</w:t>
      </w:r>
      <w:r w:rsidRPr="006E5B22">
        <w:rPr>
          <w:rFonts w:ascii="Times New Roman" w:hAnsi="Times New Roman" w:cs="Times New Roman"/>
        </w:rPr>
        <w:t>  признаков, сложившихся под влиянием</w:t>
      </w:r>
      <w:r>
        <w:rPr>
          <w:rFonts w:ascii="Times New Roman" w:hAnsi="Times New Roman" w:cs="Times New Roman"/>
        </w:rPr>
        <w:t>_____</w:t>
      </w:r>
      <w:r w:rsidRPr="006E5B22">
        <w:rPr>
          <w:rFonts w:ascii="Times New Roman" w:hAnsi="Times New Roman" w:cs="Times New Roman"/>
        </w:rPr>
        <w:t>  и других особенностей природной среды.</w:t>
      </w:r>
    </w:p>
    <w:p w:rsidR="00EE1CD4" w:rsidRPr="006E5B22" w:rsidRDefault="00EE1CD4" w:rsidP="00F97589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Pr="006E5B22">
        <w:rPr>
          <w:rFonts w:ascii="Times New Roman" w:hAnsi="Times New Roman" w:cs="Times New Roman"/>
        </w:rPr>
        <w:t>климата</w:t>
      </w:r>
    </w:p>
    <w:p w:rsidR="00EE1CD4" w:rsidRPr="006E5B22" w:rsidRDefault="00EE1CD4" w:rsidP="00F97589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</w:t>
      </w:r>
      <w:r w:rsidRPr="006E5B22">
        <w:rPr>
          <w:rFonts w:ascii="Times New Roman" w:hAnsi="Times New Roman" w:cs="Times New Roman"/>
        </w:rPr>
        <w:t>усреднённых</w:t>
      </w:r>
    </w:p>
    <w:p w:rsidR="00EE1CD4" w:rsidRPr="006E5B22" w:rsidRDefault="00EE1CD4" w:rsidP="00F97589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</w:t>
      </w:r>
      <w:r w:rsidRPr="006E5B22">
        <w:rPr>
          <w:rFonts w:ascii="Times New Roman" w:hAnsi="Times New Roman" w:cs="Times New Roman"/>
        </w:rPr>
        <w:t>внешних</w:t>
      </w:r>
    </w:p>
    <w:p w:rsidR="00EE1CD4" w:rsidRPr="006E5B22" w:rsidRDefault="00EE1CD4" w:rsidP="00F97589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</w:t>
      </w:r>
      <w:r w:rsidRPr="006E5B22">
        <w:rPr>
          <w:rFonts w:ascii="Times New Roman" w:hAnsi="Times New Roman" w:cs="Times New Roman"/>
        </w:rPr>
        <w:t>возрождения</w:t>
      </w:r>
    </w:p>
    <w:p w:rsidR="00EE1CD4" w:rsidRPr="006E5B22" w:rsidRDefault="00EE1CD4" w:rsidP="00F97589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5) </w:t>
      </w:r>
      <w:r w:rsidRPr="006E5B22">
        <w:rPr>
          <w:rFonts w:ascii="Times New Roman" w:hAnsi="Times New Roman" w:cs="Times New Roman"/>
        </w:rPr>
        <w:t>рельефа</w:t>
      </w:r>
    </w:p>
    <w:p w:rsidR="00EE1CD4" w:rsidRPr="006E5B22" w:rsidRDefault="00EE1CD4" w:rsidP="00F97589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6) </w:t>
      </w:r>
      <w:r w:rsidRPr="006E5B22">
        <w:rPr>
          <w:rFonts w:ascii="Times New Roman" w:hAnsi="Times New Roman" w:cs="Times New Roman"/>
        </w:rPr>
        <w:t>присоединения</w:t>
      </w:r>
    </w:p>
    <w:p w:rsidR="00EE1CD4" w:rsidRPr="006E5B22" w:rsidRDefault="00EE1CD4" w:rsidP="00F97589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7) </w:t>
      </w:r>
      <w:r w:rsidRPr="006E5B22">
        <w:rPr>
          <w:rFonts w:ascii="Times New Roman" w:hAnsi="Times New Roman" w:cs="Times New Roman"/>
        </w:rPr>
        <w:t>океана</w:t>
      </w:r>
    </w:p>
    <w:p w:rsidR="00EE1CD4" w:rsidRPr="006E5B22" w:rsidRDefault="00EE1CD4" w:rsidP="00F97589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8) </w:t>
      </w:r>
      <w:r w:rsidRPr="006E5B22">
        <w:rPr>
          <w:rFonts w:ascii="Times New Roman" w:hAnsi="Times New Roman" w:cs="Times New Roman"/>
        </w:rPr>
        <w:t>происхождения</w:t>
      </w:r>
    </w:p>
    <w:p w:rsidR="00EE1CD4" w:rsidRPr="006E5B22" w:rsidRDefault="00EE1CD4" w:rsidP="00F97589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9) </w:t>
      </w:r>
      <w:r w:rsidRPr="006E5B22">
        <w:rPr>
          <w:rFonts w:ascii="Times New Roman" w:hAnsi="Times New Roman" w:cs="Times New Roman"/>
        </w:rPr>
        <w:t>внутренних</w:t>
      </w:r>
    </w:p>
    <w:p w:rsidR="00EE1CD4" w:rsidRPr="008720FE" w:rsidRDefault="00EE1CD4" w:rsidP="00F97589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 8, 3, 1</w:t>
      </w:r>
    </w:p>
    <w:p w:rsidR="00EE1CD4" w:rsidRDefault="00EE1CD4" w:rsidP="00B26D7F">
      <w:pPr>
        <w:pStyle w:val="NoSpacing"/>
        <w:rPr>
          <w:b/>
          <w:bCs/>
        </w:rPr>
      </w:pPr>
    </w:p>
    <w:p w:rsidR="00EE1CD4" w:rsidRPr="00B26D7F" w:rsidRDefault="00EE1CD4" w:rsidP="00B26D7F">
      <w:pPr>
        <w:pStyle w:val="NoSpacing"/>
        <w:ind w:left="-426"/>
        <w:rPr>
          <w:rFonts w:ascii="Times New Roman" w:hAnsi="Times New Roman" w:cs="Times New Roman"/>
          <w:i/>
          <w:iCs/>
        </w:rPr>
      </w:pPr>
      <w:r w:rsidRPr="00B26D7F">
        <w:rPr>
          <w:rFonts w:ascii="Times New Roman" w:hAnsi="Times New Roman" w:cs="Times New Roman"/>
        </w:rPr>
        <w:t>Задание</w:t>
      </w:r>
      <w:r>
        <w:rPr>
          <w:rFonts w:ascii="Times New Roman" w:hAnsi="Times New Roman" w:cs="Times New Roman"/>
        </w:rPr>
        <w:t xml:space="preserve"> 3</w:t>
      </w:r>
      <w:r w:rsidRPr="00B26D7F">
        <w:rPr>
          <w:rFonts w:ascii="Times New Roman" w:hAnsi="Times New Roman" w:cs="Times New Roman"/>
          <w:i/>
          <w:iCs/>
        </w:rPr>
        <w:t>Установите соответствие между названием группы и особенностью обитания этой группы живых организмов.</w:t>
      </w:r>
    </w:p>
    <w:p w:rsidR="00EE1CD4" w:rsidRPr="008720FE" w:rsidRDefault="00EE1CD4" w:rsidP="00F97589">
      <w:pPr>
        <w:pStyle w:val="NoSpacing"/>
        <w:ind w:left="-426"/>
        <w:rPr>
          <w:rFonts w:ascii="Times New Roman" w:hAnsi="Times New Roman" w:cs="Times New Roman"/>
        </w:rPr>
      </w:pPr>
      <w:r w:rsidRPr="008720FE">
        <w:rPr>
          <w:rFonts w:ascii="Times New Roman" w:hAnsi="Times New Roman" w:cs="Times New Roman"/>
        </w:rPr>
        <w:t>Жизнь в Океане</w:t>
      </w:r>
    </w:p>
    <w:p w:rsidR="00EE1CD4" w:rsidRPr="008720FE" w:rsidRDefault="00EE1CD4" w:rsidP="00F97589">
      <w:pPr>
        <w:pStyle w:val="NoSpacing"/>
        <w:ind w:left="-426"/>
        <w:rPr>
          <w:rFonts w:ascii="Times New Roman" w:hAnsi="Times New Roman" w:cs="Times New Roman"/>
        </w:rPr>
      </w:pPr>
      <w:r w:rsidRPr="008720FE">
        <w:rPr>
          <w:rFonts w:ascii="Times New Roman" w:hAnsi="Times New Roman" w:cs="Times New Roman"/>
        </w:rPr>
        <w:t xml:space="preserve">Как известно, все живущие в морской толще живые организмы, по способам их перемещения и особенностям обитания можно разделить на несколько групп. </w:t>
      </w:r>
    </w:p>
    <w:p w:rsidR="00EE1CD4" w:rsidRPr="008720FE" w:rsidRDefault="00EE1CD4" w:rsidP="00F97589">
      <w:pPr>
        <w:pStyle w:val="NoSpacing"/>
        <w:ind w:left="-426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А. </w:t>
      </w:r>
      <w:r w:rsidRPr="008720FE">
        <w:rPr>
          <w:rFonts w:ascii="Times New Roman" w:hAnsi="Times New Roman" w:cs="Times New Roman"/>
          <w:color w:val="000000"/>
        </w:rPr>
        <w:t>Бентос</w:t>
      </w:r>
      <w:r>
        <w:rPr>
          <w:rFonts w:ascii="Times New Roman" w:hAnsi="Times New Roman" w:cs="Times New Roman"/>
          <w:color w:val="000000"/>
        </w:rPr>
        <w:t xml:space="preserve">                                                        1) </w:t>
      </w:r>
      <w:r w:rsidRPr="008720FE">
        <w:rPr>
          <w:rFonts w:ascii="Times New Roman" w:hAnsi="Times New Roman" w:cs="Times New Roman"/>
          <w:color w:val="000000"/>
        </w:rPr>
        <w:t>Переносятся течениями</w:t>
      </w:r>
    </w:p>
    <w:p w:rsidR="00EE1CD4" w:rsidRPr="008720FE" w:rsidRDefault="00EE1CD4" w:rsidP="00F97589">
      <w:pPr>
        <w:pStyle w:val="NoSpacing"/>
        <w:ind w:left="-426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Б. </w:t>
      </w:r>
      <w:r w:rsidRPr="008720FE">
        <w:rPr>
          <w:rFonts w:ascii="Times New Roman" w:hAnsi="Times New Roman" w:cs="Times New Roman"/>
          <w:color w:val="000000"/>
        </w:rPr>
        <w:t>Планктон</w:t>
      </w:r>
      <w:r>
        <w:rPr>
          <w:rFonts w:ascii="Times New Roman" w:hAnsi="Times New Roman" w:cs="Times New Roman"/>
          <w:color w:val="000000"/>
        </w:rPr>
        <w:t xml:space="preserve">                                                    2) </w:t>
      </w:r>
      <w:r w:rsidRPr="008720FE">
        <w:rPr>
          <w:rFonts w:ascii="Times New Roman" w:hAnsi="Times New Roman" w:cs="Times New Roman"/>
          <w:color w:val="000000"/>
        </w:rPr>
        <w:t>Свободно плавающие</w:t>
      </w:r>
    </w:p>
    <w:p w:rsidR="00EE1CD4" w:rsidRPr="008720FE" w:rsidRDefault="00EE1CD4" w:rsidP="00F97589">
      <w:pPr>
        <w:pStyle w:val="NoSpacing"/>
        <w:ind w:left="-426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В. </w:t>
      </w:r>
      <w:r w:rsidRPr="008720FE">
        <w:rPr>
          <w:rFonts w:ascii="Times New Roman" w:hAnsi="Times New Roman" w:cs="Times New Roman"/>
          <w:color w:val="000000"/>
        </w:rPr>
        <w:t>Нектон</w:t>
      </w:r>
      <w:r>
        <w:rPr>
          <w:rFonts w:ascii="Times New Roman" w:hAnsi="Times New Roman" w:cs="Times New Roman"/>
          <w:color w:val="000000"/>
        </w:rPr>
        <w:t xml:space="preserve">                                                        3) </w:t>
      </w:r>
      <w:r w:rsidRPr="008720FE">
        <w:rPr>
          <w:rFonts w:ascii="Times New Roman" w:hAnsi="Times New Roman" w:cs="Times New Roman"/>
          <w:color w:val="000000"/>
        </w:rPr>
        <w:t>Обитают преимущественно на дне</w:t>
      </w:r>
    </w:p>
    <w:p w:rsidR="00EE1CD4" w:rsidRDefault="00EE1CD4" w:rsidP="00F97589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</w:t>
      </w:r>
    </w:p>
    <w:p w:rsidR="00EE1CD4" w:rsidRPr="009E085E" w:rsidRDefault="00EE1CD4" w:rsidP="00F97589">
      <w:pPr>
        <w:pStyle w:val="NoSpacing"/>
        <w:ind w:left="-426"/>
        <w:rPr>
          <w:rFonts w:ascii="Times New Roman" w:hAnsi="Times New Roman" w:cs="Times New Roman"/>
        </w:rPr>
      </w:pPr>
      <w:r w:rsidRPr="009E085E">
        <w:rPr>
          <w:rFonts w:ascii="Times New Roman" w:hAnsi="Times New Roman" w:cs="Times New Roman"/>
        </w:rPr>
        <w:t>А. -2</w:t>
      </w:r>
    </w:p>
    <w:p w:rsidR="00EE1CD4" w:rsidRPr="009E085E" w:rsidRDefault="00EE1CD4" w:rsidP="00F97589">
      <w:pPr>
        <w:pStyle w:val="NoSpacing"/>
        <w:ind w:left="-426"/>
        <w:rPr>
          <w:rFonts w:ascii="Times New Roman" w:hAnsi="Times New Roman" w:cs="Times New Roman"/>
        </w:rPr>
      </w:pPr>
      <w:r w:rsidRPr="009E085E">
        <w:rPr>
          <w:rFonts w:ascii="Times New Roman" w:hAnsi="Times New Roman" w:cs="Times New Roman"/>
        </w:rPr>
        <w:t>Б. -1.</w:t>
      </w:r>
    </w:p>
    <w:p w:rsidR="00EE1CD4" w:rsidRPr="00D3471B" w:rsidRDefault="00EE1CD4" w:rsidP="00D3471B">
      <w:pPr>
        <w:pStyle w:val="NoSpacing"/>
        <w:ind w:left="-426"/>
        <w:rPr>
          <w:rFonts w:ascii="Times New Roman" w:hAnsi="Times New Roman" w:cs="Times New Roman"/>
        </w:rPr>
      </w:pPr>
      <w:r w:rsidRPr="009E085E">
        <w:rPr>
          <w:rFonts w:ascii="Times New Roman" w:hAnsi="Times New Roman" w:cs="Times New Roman"/>
        </w:rPr>
        <w:t>В. -3</w:t>
      </w:r>
    </w:p>
    <w:p w:rsidR="00EE1CD4" w:rsidRPr="00C77269" w:rsidRDefault="00EE1CD4" w:rsidP="00443A0D">
      <w:pPr>
        <w:pStyle w:val="NoSpacing"/>
        <w:rPr>
          <w:b/>
          <w:bCs/>
        </w:rPr>
      </w:pPr>
    </w:p>
    <w:p w:rsidR="00EE1CD4" w:rsidRDefault="00EE1CD4" w:rsidP="00443A0D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E1CD4" w:rsidRDefault="00EE1CD4" w:rsidP="00443A0D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E1CD4" w:rsidRDefault="00EE1CD4" w:rsidP="00443A0D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C77269">
        <w:rPr>
          <w:rFonts w:ascii="Times New Roman" w:hAnsi="Times New Roman" w:cs="Times New Roman"/>
          <w:b/>
          <w:bCs/>
          <w:sz w:val="24"/>
          <w:szCs w:val="24"/>
        </w:rPr>
        <w:t>7 класс</w:t>
      </w:r>
    </w:p>
    <w:p w:rsidR="00EE1CD4" w:rsidRDefault="00EE1CD4" w:rsidP="00443A0D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E1CD4" w:rsidRPr="00D3471B" w:rsidRDefault="00EE1CD4" w:rsidP="00EA611F">
      <w:pPr>
        <w:pStyle w:val="NoSpacing"/>
        <w:ind w:left="-426"/>
        <w:rPr>
          <w:rFonts w:ascii="Times New Roman" w:hAnsi="Times New Roman" w:cs="Times New Roman"/>
          <w:u w:val="single"/>
        </w:rPr>
      </w:pPr>
      <w:r w:rsidRPr="00D3471B">
        <w:rPr>
          <w:rFonts w:ascii="Times New Roman" w:hAnsi="Times New Roman" w:cs="Times New Roman"/>
          <w:b/>
          <w:bCs/>
          <w:u w:val="single"/>
        </w:rPr>
        <w:t>Раздел «Главные закономерности природы Земли».</w:t>
      </w:r>
      <w:r w:rsidRPr="00D3471B">
        <w:rPr>
          <w:rFonts w:ascii="Times New Roman" w:hAnsi="Times New Roman" w:cs="Times New Roman"/>
          <w:u w:val="single"/>
        </w:rPr>
        <w:t xml:space="preserve"> Тема «Географическая оболочка» 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  <w:r w:rsidRPr="00EA611F">
        <w:rPr>
          <w:rFonts w:ascii="Times New Roman" w:hAnsi="Times New Roman" w:cs="Times New Roman"/>
        </w:rPr>
        <w:t xml:space="preserve">Задание 1 </w:t>
      </w:r>
      <w:r w:rsidRPr="00EA611F">
        <w:rPr>
          <w:rFonts w:ascii="Times New Roman" w:hAnsi="Times New Roman" w:cs="Times New Roman"/>
          <w:i/>
          <w:iCs/>
        </w:rPr>
        <w:t>Распознавать проявления ритмичности в географической оболочке</w:t>
      </w:r>
      <w:r w:rsidRPr="00EA611F">
        <w:rPr>
          <w:rFonts w:ascii="Times New Roman" w:hAnsi="Times New Roman" w:cs="Times New Roman"/>
        </w:rPr>
        <w:t>.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  <w:r w:rsidRPr="00EA611F">
        <w:rPr>
          <w:rFonts w:ascii="Times New Roman" w:hAnsi="Times New Roman" w:cs="Times New Roman"/>
        </w:rPr>
        <w:t xml:space="preserve">Какое из перечисленных географических явлений является примером проявления ритмичности в географической оболочке? 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  <w:r w:rsidRPr="00EA611F">
        <w:rPr>
          <w:rFonts w:ascii="Times New Roman" w:hAnsi="Times New Roman" w:cs="Times New Roman"/>
        </w:rPr>
        <w:t xml:space="preserve"> 1) изменение направления бризов в течения суток 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  <w:r w:rsidRPr="00EA611F">
        <w:rPr>
          <w:rFonts w:ascii="Times New Roman" w:hAnsi="Times New Roman" w:cs="Times New Roman"/>
        </w:rPr>
        <w:t xml:space="preserve">2) смена природных зон в Евразии при движении с севера на юг 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  <w:r w:rsidRPr="00EA611F">
        <w:rPr>
          <w:rFonts w:ascii="Times New Roman" w:hAnsi="Times New Roman" w:cs="Times New Roman"/>
        </w:rPr>
        <w:t xml:space="preserve">3) изменение с высотой атмосферного давления температуры воздуха 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  <w:r w:rsidRPr="00EA611F">
        <w:rPr>
          <w:rFonts w:ascii="Times New Roman" w:hAnsi="Times New Roman" w:cs="Times New Roman"/>
        </w:rPr>
        <w:t>4) изменение средней годовой температуры воздуха от экватора к полюсам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  <w:r w:rsidRPr="00EA611F">
        <w:rPr>
          <w:rFonts w:ascii="Times New Roman" w:hAnsi="Times New Roman" w:cs="Times New Roman"/>
        </w:rPr>
        <w:t>Ответ: 1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  <w:r w:rsidRPr="00EA611F">
        <w:rPr>
          <w:rFonts w:ascii="Times New Roman" w:hAnsi="Times New Roman" w:cs="Times New Roman"/>
        </w:rPr>
        <w:t xml:space="preserve">Задание 2 </w:t>
      </w:r>
      <w:r w:rsidRPr="00EA611F">
        <w:rPr>
          <w:rFonts w:ascii="Times New Roman" w:hAnsi="Times New Roman" w:cs="Times New Roman"/>
          <w:i/>
          <w:iCs/>
        </w:rPr>
        <w:t>Распознавать проявления целостности географической оболочки.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  <w:r w:rsidRPr="00EA611F">
        <w:rPr>
          <w:rFonts w:ascii="Times New Roman" w:hAnsi="Times New Roman" w:cs="Times New Roman"/>
        </w:rPr>
        <w:t xml:space="preserve">Какое из перечисленных географических явлений является примером проявления целостности географической оболочки? 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  <w:r w:rsidRPr="00EA611F">
        <w:rPr>
          <w:rFonts w:ascii="Times New Roman" w:hAnsi="Times New Roman" w:cs="Times New Roman"/>
        </w:rPr>
        <w:t xml:space="preserve">1) смена природных зон в Евразии при движении с севера на юг  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  <w:r w:rsidRPr="00EA611F">
        <w:rPr>
          <w:rFonts w:ascii="Times New Roman" w:hAnsi="Times New Roman" w:cs="Times New Roman"/>
        </w:rPr>
        <w:t xml:space="preserve">2) изменение высоты Солнца над горизонтом в течение суток 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  <w:r w:rsidRPr="00EA611F">
        <w:rPr>
          <w:rFonts w:ascii="Times New Roman" w:hAnsi="Times New Roman" w:cs="Times New Roman"/>
        </w:rPr>
        <w:t xml:space="preserve">3) образование пустынь на месте лесов в результате деятельности человека 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  <w:r w:rsidRPr="00EA611F">
        <w:rPr>
          <w:rFonts w:ascii="Times New Roman" w:hAnsi="Times New Roman" w:cs="Times New Roman"/>
        </w:rPr>
        <w:t>4) изменение средней годовой температуры воздуха от экватора к полюсам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  <w:r w:rsidRPr="00EA611F">
        <w:rPr>
          <w:rFonts w:ascii="Times New Roman" w:hAnsi="Times New Roman" w:cs="Times New Roman"/>
        </w:rPr>
        <w:t>Ответ: 3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  <w:r w:rsidRPr="00EA611F">
        <w:rPr>
          <w:rFonts w:ascii="Times New Roman" w:hAnsi="Times New Roman" w:cs="Times New Roman"/>
        </w:rPr>
        <w:t>Задание 3</w:t>
      </w:r>
      <w:r w:rsidRPr="00EA611F">
        <w:rPr>
          <w:rFonts w:ascii="Times New Roman" w:hAnsi="Times New Roman" w:cs="Times New Roman"/>
          <w:i/>
          <w:iCs/>
        </w:rPr>
        <w:t>Распознавать проявления зональности в географической оболочке.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  <w:r w:rsidRPr="00EA611F">
        <w:rPr>
          <w:rFonts w:ascii="Times New Roman" w:hAnsi="Times New Roman" w:cs="Times New Roman"/>
        </w:rPr>
        <w:t xml:space="preserve">Какое из перечисленных географических явлений является примером проявления географической зональности? 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  <w:r w:rsidRPr="00EA611F">
        <w:rPr>
          <w:rFonts w:ascii="Times New Roman" w:hAnsi="Times New Roman" w:cs="Times New Roman"/>
        </w:rPr>
        <w:t xml:space="preserve">1) смена времен года 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  <w:r w:rsidRPr="00EA611F">
        <w:rPr>
          <w:rFonts w:ascii="Times New Roman" w:hAnsi="Times New Roman" w:cs="Times New Roman"/>
        </w:rPr>
        <w:t xml:space="preserve">2) изменение высоты Солнца над горизонтом в течение суток 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  <w:r w:rsidRPr="00EA611F">
        <w:rPr>
          <w:rFonts w:ascii="Times New Roman" w:hAnsi="Times New Roman" w:cs="Times New Roman"/>
        </w:rPr>
        <w:t xml:space="preserve">3) изменение с высотой атмосферного давления температуры воздуха 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  <w:r w:rsidRPr="00EA611F">
        <w:rPr>
          <w:rFonts w:ascii="Times New Roman" w:hAnsi="Times New Roman" w:cs="Times New Roman"/>
        </w:rPr>
        <w:t>4) изменение средней годовой температуры воздуха от экватора к полюсам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 w:rsidRPr="00EA611F">
        <w:rPr>
          <w:rFonts w:ascii="Times New Roman" w:hAnsi="Times New Roman" w:cs="Times New Roman"/>
        </w:rPr>
        <w:t>Ответ: 4</w:t>
      </w:r>
    </w:p>
    <w:p w:rsidR="00EE1CD4" w:rsidRDefault="00EE1CD4" w:rsidP="00EA611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E1CD4" w:rsidRPr="00D3471B" w:rsidRDefault="00EE1CD4" w:rsidP="00EA611F">
      <w:pPr>
        <w:spacing w:after="0" w:line="276" w:lineRule="auto"/>
        <w:ind w:left="-426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D3471B">
        <w:rPr>
          <w:rFonts w:ascii="Times New Roman" w:hAnsi="Times New Roman" w:cs="Times New Roman"/>
          <w:u w:val="single"/>
        </w:rPr>
        <w:t xml:space="preserve">Тема «Атмосфера и климаты Земли» </w:t>
      </w:r>
      <w:r w:rsidRPr="00D3471B">
        <w:rPr>
          <w:rFonts w:ascii="Times New Roman" w:hAnsi="Times New Roman" w:cs="Times New Roman"/>
          <w:color w:val="000000"/>
          <w:u w:val="single"/>
        </w:rPr>
        <w:t>Тема: Разнообразие климата на Земле. Климатообразующие факторы. Характеристика климатических поясов Земли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  <w:r w:rsidRPr="00EA611F">
        <w:rPr>
          <w:rFonts w:ascii="Times New Roman" w:hAnsi="Times New Roman" w:cs="Times New Roman"/>
        </w:rPr>
        <w:t>Задание</w:t>
      </w:r>
      <w:r>
        <w:rPr>
          <w:rFonts w:ascii="Times New Roman" w:hAnsi="Times New Roman" w:cs="Times New Roman"/>
        </w:rPr>
        <w:t xml:space="preserve"> 1</w:t>
      </w:r>
      <w:r w:rsidRPr="00EA611F">
        <w:rPr>
          <w:rFonts w:ascii="Times New Roman" w:hAnsi="Times New Roman" w:cs="Times New Roman"/>
          <w:i/>
          <w:iCs/>
        </w:rPr>
        <w:t>Распознавать проявления зональности географической оболочки.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  <w:r w:rsidRPr="00EA611F">
        <w:rPr>
          <w:rFonts w:ascii="Times New Roman" w:hAnsi="Times New Roman" w:cs="Times New Roman"/>
        </w:rPr>
        <w:t xml:space="preserve"> В каком из перечисленных высказываний о температуре воздуха содержится информация о проявлении географической зональности? 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  <w:r w:rsidRPr="00EA611F">
        <w:rPr>
          <w:rFonts w:ascii="Times New Roman" w:hAnsi="Times New Roman" w:cs="Times New Roman"/>
        </w:rPr>
        <w:t xml:space="preserve">1) Среднегодовая температура воздуха на экваторе колеблется в пределах 25–30 °C. 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  <w:r w:rsidRPr="00EA611F">
        <w:rPr>
          <w:rFonts w:ascii="Times New Roman" w:hAnsi="Times New Roman" w:cs="Times New Roman"/>
        </w:rPr>
        <w:t>2) К северу и к югу от экватора к полюсам среднегодовая температура воздуха последовательно понижается.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  <w:r w:rsidRPr="00EA611F">
        <w:rPr>
          <w:rFonts w:ascii="Times New Roman" w:hAnsi="Times New Roman" w:cs="Times New Roman"/>
        </w:rPr>
        <w:t xml:space="preserve"> 3) На Северном и Южном полюсе среднегодовые температуры воздуха отрицательные. 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 w:rsidRPr="00EA611F">
        <w:rPr>
          <w:rFonts w:ascii="Times New Roman" w:hAnsi="Times New Roman" w:cs="Times New Roman"/>
        </w:rPr>
        <w:t>4) Самая высокая температура воздуха на Земле была зафиксирована в Долине Смерти (Северная Америка), а самая низкая – на станции «Восток» (Антарктида).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  <w:sz w:val="24"/>
          <w:szCs w:val="24"/>
        </w:rPr>
      </w:pPr>
      <w:r w:rsidRPr="00EA611F">
        <w:rPr>
          <w:rFonts w:ascii="Times New Roman" w:hAnsi="Times New Roman" w:cs="Times New Roman"/>
        </w:rPr>
        <w:t>Ответ: 2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</w:p>
    <w:p w:rsidR="00EE1CD4" w:rsidRPr="00D3471B" w:rsidRDefault="00EE1CD4" w:rsidP="00EA611F">
      <w:pPr>
        <w:pStyle w:val="NoSpacing"/>
        <w:ind w:left="-426"/>
        <w:rPr>
          <w:rFonts w:ascii="Times New Roman" w:hAnsi="Times New Roman" w:cs="Times New Roman"/>
          <w:i/>
          <w:iCs/>
        </w:rPr>
      </w:pPr>
      <w:r w:rsidRPr="00EA611F">
        <w:rPr>
          <w:rFonts w:ascii="Times New Roman" w:hAnsi="Times New Roman" w:cs="Times New Roman"/>
        </w:rPr>
        <w:t xml:space="preserve">Задание 2 </w:t>
      </w:r>
      <w:r w:rsidRPr="00D3471B">
        <w:rPr>
          <w:rFonts w:ascii="Times New Roman" w:hAnsi="Times New Roman" w:cs="Times New Roman"/>
          <w:i/>
          <w:iCs/>
        </w:rPr>
        <w:t>Как называются воздушные массы, меняющие свойства по сезонам года?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  <w:r w:rsidRPr="00EA611F">
        <w:rPr>
          <w:rFonts w:ascii="Times New Roman" w:hAnsi="Times New Roman" w:cs="Times New Roman"/>
        </w:rPr>
        <w:t>1) экваториальные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  <w:r w:rsidRPr="00EA611F">
        <w:rPr>
          <w:rFonts w:ascii="Times New Roman" w:hAnsi="Times New Roman" w:cs="Times New Roman"/>
        </w:rPr>
        <w:t>2) арктические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  <w:r w:rsidRPr="00EA611F">
        <w:rPr>
          <w:rFonts w:ascii="Times New Roman" w:hAnsi="Times New Roman" w:cs="Times New Roman"/>
        </w:rPr>
        <w:t>3) тропические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  <w:r w:rsidRPr="00EA611F">
        <w:rPr>
          <w:rFonts w:ascii="Times New Roman" w:hAnsi="Times New Roman" w:cs="Times New Roman"/>
        </w:rPr>
        <w:t>4) умеренных широт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  <w:r w:rsidRPr="00EA611F">
        <w:rPr>
          <w:rFonts w:ascii="Times New Roman" w:hAnsi="Times New Roman" w:cs="Times New Roman"/>
        </w:rPr>
        <w:t>Ответ: 4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  <w:r w:rsidRPr="00EA611F">
        <w:rPr>
          <w:rFonts w:ascii="Times New Roman" w:hAnsi="Times New Roman" w:cs="Times New Roman"/>
        </w:rPr>
        <w:t xml:space="preserve">Задание 3 </w:t>
      </w:r>
      <w:r w:rsidRPr="00D3471B">
        <w:rPr>
          <w:rFonts w:ascii="Times New Roman" w:hAnsi="Times New Roman" w:cs="Times New Roman"/>
          <w:i/>
          <w:iCs/>
        </w:rPr>
        <w:t>Расставьте типы климата в порядке убывания средней температуры в них</w:t>
      </w:r>
      <w:r w:rsidRPr="00EA611F">
        <w:rPr>
          <w:rFonts w:ascii="Times New Roman" w:hAnsi="Times New Roman" w:cs="Times New Roman"/>
        </w:rPr>
        <w:t>.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  <w:r w:rsidRPr="00EA611F">
        <w:rPr>
          <w:rFonts w:ascii="Times New Roman" w:hAnsi="Times New Roman" w:cs="Times New Roman"/>
        </w:rPr>
        <w:t>1) тропический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  <w:r w:rsidRPr="00EA611F">
        <w:rPr>
          <w:rFonts w:ascii="Times New Roman" w:hAnsi="Times New Roman" w:cs="Times New Roman"/>
        </w:rPr>
        <w:t>2) арктический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  <w:r w:rsidRPr="00EA611F">
        <w:rPr>
          <w:rFonts w:ascii="Times New Roman" w:hAnsi="Times New Roman" w:cs="Times New Roman"/>
        </w:rPr>
        <w:t>3) субтропический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  <w:r w:rsidRPr="00EA611F">
        <w:rPr>
          <w:rFonts w:ascii="Times New Roman" w:hAnsi="Times New Roman" w:cs="Times New Roman"/>
        </w:rPr>
        <w:t>4) умеренный</w:t>
      </w:r>
      <w:r w:rsidRPr="00EA611F">
        <w:rPr>
          <w:rFonts w:ascii="Times New Roman" w:hAnsi="Times New Roman" w:cs="Times New Roman"/>
        </w:rPr>
        <w:tab/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  <w:r w:rsidRPr="00EA611F">
        <w:rPr>
          <w:rFonts w:ascii="Times New Roman" w:hAnsi="Times New Roman" w:cs="Times New Roman"/>
        </w:rPr>
        <w:t xml:space="preserve">Ответ:2 4 3 1 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</w:p>
    <w:p w:rsidR="00EE1CD4" w:rsidRPr="00D3471B" w:rsidRDefault="00EE1CD4" w:rsidP="00EA611F">
      <w:pPr>
        <w:pStyle w:val="NoSpacing"/>
        <w:ind w:left="-426"/>
        <w:rPr>
          <w:rFonts w:ascii="Times New Roman" w:hAnsi="Times New Roman" w:cs="Times New Roman"/>
          <w:i/>
          <w:iCs/>
        </w:rPr>
      </w:pPr>
      <w:r w:rsidRPr="00EA611F">
        <w:rPr>
          <w:rFonts w:ascii="Times New Roman" w:hAnsi="Times New Roman" w:cs="Times New Roman"/>
        </w:rPr>
        <w:t xml:space="preserve">Задание 4 </w:t>
      </w:r>
      <w:bookmarkStart w:id="8" w:name="_Hlk186315694"/>
      <w:r w:rsidRPr="00D3471B">
        <w:rPr>
          <w:rFonts w:ascii="Times New Roman" w:hAnsi="Times New Roman" w:cs="Times New Roman"/>
          <w:i/>
          <w:iCs/>
        </w:rPr>
        <w:t>Напишите самые холодные климатические пояса</w:t>
      </w:r>
      <w:bookmarkEnd w:id="8"/>
      <w:r w:rsidRPr="00D3471B">
        <w:rPr>
          <w:rFonts w:ascii="Times New Roman" w:hAnsi="Times New Roman" w:cs="Times New Roman"/>
          <w:i/>
          <w:iCs/>
        </w:rPr>
        <w:t>.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  <w:r w:rsidRPr="00EA611F">
        <w:rPr>
          <w:rFonts w:ascii="Times New Roman" w:hAnsi="Times New Roman" w:cs="Times New Roman"/>
        </w:rPr>
        <w:t>Напишите самые холодные климатические пояса______, _________.</w:t>
      </w: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</w:p>
    <w:p w:rsidR="00EE1CD4" w:rsidRPr="00EA611F" w:rsidRDefault="00EE1CD4" w:rsidP="00EA611F">
      <w:pPr>
        <w:pStyle w:val="NoSpacing"/>
        <w:ind w:left="-426"/>
        <w:rPr>
          <w:rFonts w:ascii="Times New Roman" w:hAnsi="Times New Roman" w:cs="Times New Roman"/>
        </w:rPr>
      </w:pPr>
      <w:r w:rsidRPr="00EA611F">
        <w:rPr>
          <w:rFonts w:ascii="Times New Roman" w:hAnsi="Times New Roman" w:cs="Times New Roman"/>
        </w:rPr>
        <w:t>Ответ: арктический, антарктический пояса</w:t>
      </w:r>
    </w:p>
    <w:p w:rsidR="00EE1CD4" w:rsidRPr="003A4EFF" w:rsidRDefault="00EE1CD4" w:rsidP="00EA611F">
      <w:pPr>
        <w:pStyle w:val="NoSpacing"/>
        <w:ind w:left="-426"/>
        <w:rPr>
          <w:rFonts w:ascii="Times New Roman" w:hAnsi="Times New Roman" w:cs="Times New Roman"/>
          <w:u w:val="single"/>
        </w:rPr>
      </w:pPr>
    </w:p>
    <w:p w:rsidR="00EE1CD4" w:rsidRPr="003A4EFF" w:rsidRDefault="00EE1CD4" w:rsidP="00CD0D55">
      <w:pPr>
        <w:spacing w:after="0" w:line="276" w:lineRule="auto"/>
        <w:ind w:left="-426"/>
        <w:rPr>
          <w:rFonts w:ascii="Times New Roman" w:hAnsi="Times New Roman" w:cs="Times New Roman"/>
          <w:color w:val="000000"/>
          <w:u w:val="single"/>
        </w:rPr>
      </w:pPr>
      <w:r w:rsidRPr="003A4EFF">
        <w:rPr>
          <w:rFonts w:ascii="Times New Roman" w:hAnsi="Times New Roman" w:cs="Times New Roman"/>
          <w:color w:val="000000"/>
          <w:u w:val="single"/>
        </w:rPr>
        <w:t>Тема: Мировой океан и его части</w:t>
      </w:r>
    </w:p>
    <w:p w:rsidR="00EE1CD4" w:rsidRPr="005D7F36" w:rsidRDefault="00EE1CD4" w:rsidP="00CD0D55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1 </w:t>
      </w:r>
      <w:r w:rsidRPr="005D7F36">
        <w:rPr>
          <w:rFonts w:ascii="Times New Roman" w:hAnsi="Times New Roman" w:cs="Times New Roman"/>
          <w:i/>
          <w:iCs/>
        </w:rPr>
        <w:t>Дополните предложение.</w:t>
      </w:r>
    </w:p>
    <w:p w:rsidR="00EE1CD4" w:rsidRDefault="00EE1CD4" w:rsidP="00CD0D55">
      <w:pPr>
        <w:pStyle w:val="NoSpacing"/>
        <w:ind w:left="-426"/>
        <w:rPr>
          <w:rFonts w:ascii="Times New Roman" w:hAnsi="Times New Roman" w:cs="Times New Roman"/>
        </w:rPr>
      </w:pPr>
      <w:r w:rsidRPr="005D7F36">
        <w:rPr>
          <w:rFonts w:ascii="Times New Roman" w:hAnsi="Times New Roman" w:cs="Times New Roman"/>
        </w:rPr>
        <w:t>Самый большой океан – </w:t>
      </w:r>
      <w:r>
        <w:rPr>
          <w:rStyle w:val="word-input"/>
          <w:rFonts w:ascii="Times New Roman" w:hAnsi="Times New Roman" w:cs="Times New Roman"/>
          <w:color w:val="1D1D1B"/>
        </w:rPr>
        <w:t xml:space="preserve">_________. </w:t>
      </w:r>
      <w:r w:rsidRPr="005D7F36">
        <w:rPr>
          <w:rFonts w:ascii="Times New Roman" w:hAnsi="Times New Roman" w:cs="Times New Roman"/>
        </w:rPr>
        <w:t>Находится между Азией и Америкой. Пересекает почти все природные зоны с севера на юг.</w:t>
      </w:r>
    </w:p>
    <w:p w:rsidR="00EE1CD4" w:rsidRDefault="00EE1CD4" w:rsidP="00CD0D55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Ответ: Тихий </w:t>
      </w:r>
    </w:p>
    <w:p w:rsidR="00EE1CD4" w:rsidRDefault="00EE1CD4" w:rsidP="00CD0D55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2 </w:t>
      </w:r>
      <w:r w:rsidRPr="005D7F36">
        <w:rPr>
          <w:rFonts w:ascii="Times New Roman" w:hAnsi="Times New Roman" w:cs="Times New Roman"/>
        </w:rPr>
        <w:t>Какое полушарие нельзя назвать «океаническим»?</w:t>
      </w:r>
    </w:p>
    <w:p w:rsidR="00EE1CD4" w:rsidRDefault="00EE1CD4" w:rsidP="00CD0D55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Северное</w:t>
      </w:r>
    </w:p>
    <w:p w:rsidR="00EE1CD4" w:rsidRDefault="00EE1CD4" w:rsidP="00CD0D55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Южное</w:t>
      </w:r>
    </w:p>
    <w:p w:rsidR="00EE1CD4" w:rsidRDefault="00EE1CD4" w:rsidP="00CD0D55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Западное</w:t>
      </w:r>
    </w:p>
    <w:p w:rsidR="00EE1CD4" w:rsidRDefault="00EE1CD4" w:rsidP="00CD0D55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Восточное</w:t>
      </w:r>
    </w:p>
    <w:p w:rsidR="00EE1CD4" w:rsidRPr="005D7F36" w:rsidRDefault="00EE1CD4" w:rsidP="00CD0D55">
      <w:pPr>
        <w:pStyle w:val="NoSpacing"/>
        <w:ind w:left="-426"/>
        <w:rPr>
          <w:rFonts w:ascii="Times New Roman" w:hAnsi="Times New Roman" w:cs="Times New Roman"/>
        </w:rPr>
      </w:pPr>
    </w:p>
    <w:p w:rsidR="00EE1CD4" w:rsidRDefault="00EE1CD4" w:rsidP="00D3471B">
      <w:pPr>
        <w:spacing w:after="0" w:line="276" w:lineRule="auto"/>
        <w:ind w:left="-426"/>
        <w:rPr>
          <w:rFonts w:ascii="Times New Roman" w:hAnsi="Times New Roman" w:cs="Times New Roman"/>
          <w:color w:val="000000"/>
        </w:rPr>
      </w:pPr>
    </w:p>
    <w:p w:rsidR="00EE1CD4" w:rsidRDefault="00EE1CD4" w:rsidP="00D3471B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3 </w:t>
      </w:r>
      <w:r w:rsidRPr="00D3471B">
        <w:rPr>
          <w:rFonts w:ascii="Times New Roman" w:hAnsi="Times New Roman" w:cs="Times New Roman"/>
        </w:rPr>
        <w:t>Выберите океан, которы</w:t>
      </w:r>
      <w:r>
        <w:rPr>
          <w:rFonts w:ascii="Times New Roman" w:hAnsi="Times New Roman" w:cs="Times New Roman"/>
        </w:rPr>
        <w:t>й</w:t>
      </w:r>
      <w:r w:rsidRPr="00D3471B">
        <w:rPr>
          <w:rFonts w:ascii="Times New Roman" w:hAnsi="Times New Roman" w:cs="Times New Roman"/>
        </w:rPr>
        <w:t xml:space="preserve"> находятся (полностью) в Северном полушарии.</w:t>
      </w:r>
    </w:p>
    <w:p w:rsidR="00EE1CD4" w:rsidRDefault="00EE1CD4" w:rsidP="00D3471B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Тихий</w:t>
      </w:r>
    </w:p>
    <w:p w:rsidR="00EE1CD4" w:rsidRDefault="00EE1CD4" w:rsidP="00D3471B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Атлантический</w:t>
      </w:r>
    </w:p>
    <w:p w:rsidR="00EE1CD4" w:rsidRDefault="00EE1CD4" w:rsidP="00D3471B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Индийский</w:t>
      </w:r>
    </w:p>
    <w:p w:rsidR="00EE1CD4" w:rsidRDefault="00EE1CD4" w:rsidP="00D3471B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Северный Ледовитый</w:t>
      </w:r>
    </w:p>
    <w:p w:rsidR="00EE1CD4" w:rsidRDefault="00EE1CD4" w:rsidP="005D7F36">
      <w:pPr>
        <w:spacing w:after="0" w:line="276" w:lineRule="auto"/>
        <w:ind w:left="-426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Ответ: 4</w:t>
      </w:r>
    </w:p>
    <w:p w:rsidR="00EE1CD4" w:rsidRDefault="00EE1CD4" w:rsidP="00D3471B">
      <w:pPr>
        <w:spacing w:after="0" w:line="276" w:lineRule="auto"/>
        <w:ind w:left="-426"/>
        <w:rPr>
          <w:rFonts w:ascii="Times New Roman" w:hAnsi="Times New Roman" w:cs="Times New Roman"/>
          <w:color w:val="000000"/>
        </w:rPr>
      </w:pPr>
    </w:p>
    <w:p w:rsidR="00EE1CD4" w:rsidRDefault="00EE1CD4" w:rsidP="005D7F36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4 Какой океан самый холодный</w:t>
      </w:r>
      <w:r w:rsidRPr="005D7F36">
        <w:rPr>
          <w:rFonts w:ascii="Times New Roman" w:hAnsi="Times New Roman" w:cs="Times New Roman"/>
        </w:rPr>
        <w:t>?</w:t>
      </w:r>
    </w:p>
    <w:p w:rsidR="00EE1CD4" w:rsidRDefault="00EE1CD4" w:rsidP="005D7F36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Тихий</w:t>
      </w:r>
    </w:p>
    <w:p w:rsidR="00EE1CD4" w:rsidRDefault="00EE1CD4" w:rsidP="005D7F36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Индийский</w:t>
      </w:r>
    </w:p>
    <w:p w:rsidR="00EE1CD4" w:rsidRDefault="00EE1CD4" w:rsidP="005D7F36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Северный Ледовитый</w:t>
      </w:r>
    </w:p>
    <w:p w:rsidR="00EE1CD4" w:rsidRDefault="00EE1CD4" w:rsidP="005D7F36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Атлантический</w:t>
      </w:r>
    </w:p>
    <w:p w:rsidR="00EE1CD4" w:rsidRPr="005D7F36" w:rsidRDefault="00EE1CD4" w:rsidP="005D7F36">
      <w:pPr>
        <w:pStyle w:val="NoSpacing"/>
        <w:ind w:left="-426"/>
        <w:rPr>
          <w:rFonts w:ascii="Times New Roman" w:hAnsi="Times New Roman" w:cs="Times New Roman"/>
        </w:rPr>
      </w:pPr>
    </w:p>
    <w:p w:rsidR="00EE1CD4" w:rsidRDefault="00EE1CD4" w:rsidP="00D3471B">
      <w:pPr>
        <w:spacing w:after="0" w:line="276" w:lineRule="auto"/>
        <w:ind w:left="-426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Ответ: 3</w:t>
      </w:r>
    </w:p>
    <w:p w:rsidR="00EE1CD4" w:rsidRPr="00D3471B" w:rsidRDefault="00EE1CD4" w:rsidP="00D3471B">
      <w:pPr>
        <w:spacing w:after="0" w:line="276" w:lineRule="auto"/>
        <w:ind w:left="-426"/>
        <w:rPr>
          <w:rFonts w:ascii="Times New Roman" w:hAnsi="Times New Roman" w:cs="Times New Roman"/>
          <w:color w:val="000000"/>
        </w:rPr>
      </w:pPr>
    </w:p>
    <w:p w:rsidR="00EE1CD4" w:rsidRPr="009D5583" w:rsidRDefault="00EE1CD4" w:rsidP="00C421BE">
      <w:pPr>
        <w:pStyle w:val="NoSpacing"/>
        <w:ind w:left="-426"/>
        <w:rPr>
          <w:rFonts w:ascii="Times New Roman" w:hAnsi="Times New Roman" w:cs="Times New Roman"/>
          <w:u w:val="single"/>
        </w:rPr>
      </w:pPr>
      <w:r w:rsidRPr="009D5583">
        <w:rPr>
          <w:rFonts w:ascii="Times New Roman" w:hAnsi="Times New Roman" w:cs="Times New Roman"/>
          <w:u w:val="single"/>
        </w:rPr>
        <w:t>Раздел 3. Материки и страны. Южные материки. Африка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  <w:i/>
          <w:iCs/>
        </w:rPr>
      </w:pPr>
      <w:bookmarkStart w:id="9" w:name="_Hlk186312690"/>
      <w:r>
        <w:rPr>
          <w:rFonts w:ascii="Times New Roman" w:hAnsi="Times New Roman" w:cs="Times New Roman"/>
          <w:i/>
          <w:iCs/>
        </w:rPr>
        <w:t>О</w:t>
      </w:r>
      <w:r w:rsidRPr="00C421BE">
        <w:rPr>
          <w:rFonts w:ascii="Times New Roman" w:hAnsi="Times New Roman" w:cs="Times New Roman"/>
          <w:i/>
          <w:iCs/>
        </w:rPr>
        <w:t>бъяснение особенностей климата территории.</w:t>
      </w:r>
    </w:p>
    <w:bookmarkEnd w:id="9"/>
    <w:p w:rsidR="00EE1CD4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  <w:i/>
          <w:iCs/>
        </w:rPr>
      </w:pPr>
      <w:r w:rsidRPr="00C421BE">
        <w:rPr>
          <w:rFonts w:ascii="Times New Roman" w:hAnsi="Times New Roman" w:cs="Times New Roman"/>
        </w:rPr>
        <w:t>Задание 1</w:t>
      </w:r>
      <w:r>
        <w:rPr>
          <w:rFonts w:ascii="Times New Roman" w:hAnsi="Times New Roman" w:cs="Times New Roman"/>
          <w:i/>
          <w:iCs/>
        </w:rPr>
        <w:t>О</w:t>
      </w:r>
      <w:r w:rsidRPr="00C421BE">
        <w:rPr>
          <w:rFonts w:ascii="Times New Roman" w:hAnsi="Times New Roman" w:cs="Times New Roman"/>
          <w:i/>
          <w:iCs/>
        </w:rPr>
        <w:t>бъяснение особенностей климата территории.</w:t>
      </w:r>
    </w:p>
    <w:p w:rsidR="00EE1CD4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>Объясните, почему в Африке на восточных склонах Драконовых гор среднегодовое количество атмосферных осадков значительно больше, чем на западных склонах этих гор.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>В ответе дано объяснение: на восточные склоны Драконовых гор осадки в течение всего года приносят пассаты ИЛИ восточные склоны Драконовых гор – наветренные.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 xml:space="preserve">Задание 2 </w:t>
      </w:r>
      <w:r w:rsidRPr="00C421BE">
        <w:rPr>
          <w:rFonts w:ascii="Times New Roman" w:hAnsi="Times New Roman" w:cs="Times New Roman"/>
          <w:i/>
          <w:iCs/>
        </w:rPr>
        <w:t>Самостоятельное приведение примеров, отражающих разные аспекты взаимодействия общества и природы на определенной территории.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 xml:space="preserve">Приведите примеры положительного и отрицательного влияния деятельности человека на сохранение животного мира саванн Африки. 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>Ответ: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 xml:space="preserve"> Пример положительного влияния: __________________________________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 xml:space="preserve"> Пример отрицательного влияния: ___________________________________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 xml:space="preserve">Примерный ответ: 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 xml:space="preserve">1) Примеры положительного влияния: создание заповедников и заказников; регулирование охоты; изучение жизни животных учеными и разведение редких видов с последующим возвращением в естественную среду. 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>2) Примеры отрицательного влияния: истребление животных браконьерами, уничтожение среды обитания животных ради использования земель для земледелия, загрязнение воды и почвы в результате хозяйственной деятельности.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>Задание 3 Выявление последствий деятельности человека для природы и жизни людей с использованием двух источников информации.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>Прочитайте два текста о гидроэлектростанции (ГЭС) и плотине Балбина в Амазонии и выполните задания.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 xml:space="preserve"> Текст 1 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>В 1980-х годах была построена плотина ГЭС Балбина – одна из десятков плотин через реки в бассейне Амазонки – и создано одно из крупнейших водохранилищ в Южной Америке, которое занимает почти 100 км2 в нетронутых тропических лесах. Эта часть бассейна Амазонки холмистая, поэтому при заполнения водохранилища образовалось более 3 500 островов, представляющих собой лесные участки. Почти все острова (95%) меньше 1 км2. Ученые ожидают, что с небольших островов некоторые виды животных исчезнут быстрее, чем с бóльших по площади: маленькая территория не сможет обеспечить их выживаемость.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 xml:space="preserve"> (По материалам интернет-источников) 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 xml:space="preserve"> Текст 2 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 xml:space="preserve">Плотина Балбина и ГЭС на реке Уатума – притоке Амазонки в тропических лесах – была создана для обеспечения электроснабжения города Манаус. Местные жители с самого начала были против строительства из-за вырубки лесов и переселения местных племен. Этот проект также критиковали за то, что строительство плотины и ее техническое обслуживание оказались дорогостоящими. Кроме этого, ГЭС Балбина считается самой неэффективной по соотношению затопленной площади и вырабатываемой электроэнергии. (По материалам интернет-источников) Выполните задания: Используя тексты, укажите не менее двух последствий строительства ГЭС и плотины Балбина для людей, проживавших на затопленной территории, и жителей Манауса, и не менее двух последствий для природы. 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 xml:space="preserve">Последствия для людей, проживавших на затопленной территории, и жителей Манауса: 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 xml:space="preserve">1) _______________________ 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 xml:space="preserve">2) _______________________ 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 xml:space="preserve">Последствия для природы: 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 xml:space="preserve">1) _______________________ 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>2) _______________________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 xml:space="preserve">В ответе приведены следующие последствия для людей и природы: 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 xml:space="preserve">Последствия для людей: 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 xml:space="preserve">1) потеря исконного места проживания или переселение племен; 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 xml:space="preserve">2) невозможность вести некоторые виды хозяйственной деятельности на затопленной территории; 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>3) улучшение обеспечения жителей Манауса электроэнергией.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 xml:space="preserve"> Последствия для природы: 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 xml:space="preserve">1) изменение природного комплекса реки; 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 xml:space="preserve">2) затопление тропического леса; 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 xml:space="preserve">3) изменение рельефа; 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>4) появление большого водоема водохранилища;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>5) затопление мест обитания животных и растений;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>6) возможное исчезновение некоторых видов животных.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  <w:i/>
          <w:iCs/>
        </w:rPr>
      </w:pPr>
      <w:r w:rsidRPr="00C421BE">
        <w:rPr>
          <w:rFonts w:ascii="Times New Roman" w:hAnsi="Times New Roman" w:cs="Times New Roman"/>
        </w:rPr>
        <w:t xml:space="preserve">Задание </w:t>
      </w:r>
      <w:r w:rsidRPr="00C421BE">
        <w:rPr>
          <w:rFonts w:ascii="Times New Roman" w:hAnsi="Times New Roman" w:cs="Times New Roman"/>
          <w:i/>
          <w:iCs/>
        </w:rPr>
        <w:t>Самостоятельное формулирование оценочного суждения на основе использования источников информации и привлечения имеющихся знаний.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 xml:space="preserve"> Прочитайте два текста о гидроэлектростанции (ГЭС) и плотине Балбина в Амазонии и ответьте на вопрос: «Как вы оцениваете строительство плотины с точки зрения устойчивого развития – положительно или отрицательно?» Свой ответ объясните. 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 xml:space="preserve">Текст 1 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>В 1980-х годах была построена плотина ГЭС Балбина – одна из десятков плотин через реки в бассейне Амазонки – и создано одно из крупнейших водохранилищ в Южной Америке, которое занимает почти 100 км2 в нетронутых тропических лесах. Эта часть бассейна Амазонки холмистая, поэтому при заполнения водохранилища образовалось более 3 500 островов, представляющих собой лесные участки. Почти все острова (95%) меньше 1 км2. Ученые ожидают, что с небольших островов некоторые виды животных исчезнут быстрее, чем с бóльших по площади: маленькая территория не сможет обеспечить их выживаемость. (По материалам интернет-источников) 93 Текст 2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 xml:space="preserve"> Плотина Балбина и ГЭС на реке Уатума – притоке Амазонки в тропических лесах – была создана для обеспечения электроснабжения города Манаус. Местные жители с самого начала были против строительства из-за вырубки лесов и переселения местных племен. Этот проект также критиковали за то, что строительство плотины и ее техническое обслуживание оказались дорогостоящими. Кроме этого, ГЭС Балбина считается самой неэффективной по соотношению затопленной площади и вырабатываемой электроэнергии. (По материалам интернет-источников) Запишите свой ответ: _____________________________________________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</w:p>
    <w:p w:rsidR="00EE1CD4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 xml:space="preserve">Может быть ответ «отрицательно» или «положительно» с соответствующим объяснением. 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 xml:space="preserve">Примерные ответы: 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 xml:space="preserve">1) Отрицательно. Пример обоснования: уничтожены леса, появилась угроза исчезновения растений и животных, рыб, люди были выселены с коренных мест обитания и т. п. </w:t>
      </w:r>
    </w:p>
    <w:p w:rsidR="00EE1CD4" w:rsidRPr="00C421BE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C421BE">
        <w:rPr>
          <w:rFonts w:ascii="Times New Roman" w:hAnsi="Times New Roman" w:cs="Times New Roman"/>
        </w:rPr>
        <w:t>2) Положительно. Пример обоснования: появление источника электроэнергии дало возможность развивать экономику региона, повысить качество жизни населения.</w:t>
      </w:r>
    </w:p>
    <w:p w:rsidR="00EE1CD4" w:rsidRDefault="00EE1CD4" w:rsidP="003A4EFF">
      <w:pPr>
        <w:pStyle w:val="NoSpacing"/>
        <w:rPr>
          <w:rFonts w:ascii="Times New Roman" w:hAnsi="Times New Roman" w:cs="Times New Roman"/>
        </w:rPr>
      </w:pPr>
    </w:p>
    <w:p w:rsidR="00EE1CD4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</w:p>
    <w:p w:rsidR="00EE1CD4" w:rsidRPr="00D3471B" w:rsidRDefault="00EE1CD4" w:rsidP="00C421BE">
      <w:pPr>
        <w:pStyle w:val="NoSpacing"/>
        <w:ind w:left="-426"/>
        <w:rPr>
          <w:rFonts w:ascii="Times New Roman" w:hAnsi="Times New Roman" w:cs="Times New Roman"/>
          <w:u w:val="single"/>
        </w:rPr>
      </w:pPr>
      <w:r w:rsidRPr="009D5583">
        <w:rPr>
          <w:rFonts w:ascii="Times New Roman" w:hAnsi="Times New Roman" w:cs="Times New Roman"/>
          <w:u w:val="single"/>
        </w:rPr>
        <w:t>Раздел «Материки и страны». Тема «Взаимодействие природы и общества»</w:t>
      </w:r>
      <w:r>
        <w:rPr>
          <w:rFonts w:ascii="Times New Roman" w:hAnsi="Times New Roman" w:cs="Times New Roman"/>
          <w:u w:val="single"/>
        </w:rPr>
        <w:t xml:space="preserve">. </w:t>
      </w:r>
      <w:r w:rsidRPr="00D3471B">
        <w:rPr>
          <w:rFonts w:ascii="Times New Roman" w:hAnsi="Times New Roman" w:cs="Times New Roman"/>
          <w:color w:val="000000"/>
          <w:u w:val="single"/>
        </w:rPr>
        <w:t>Глобальные проблемы человечества.</w:t>
      </w:r>
    </w:p>
    <w:p w:rsidR="00EE1CD4" w:rsidRPr="009D5583" w:rsidRDefault="00EE1CD4" w:rsidP="00C421BE">
      <w:pPr>
        <w:pStyle w:val="NoSpacing"/>
        <w:ind w:left="-426"/>
        <w:rPr>
          <w:rFonts w:ascii="Times New Roman" w:hAnsi="Times New Roman" w:cs="Times New Roman"/>
          <w:i/>
          <w:iCs/>
        </w:rPr>
      </w:pPr>
      <w:r w:rsidRPr="009D5583">
        <w:rPr>
          <w:rFonts w:ascii="Times New Roman" w:hAnsi="Times New Roman" w:cs="Times New Roman"/>
        </w:rPr>
        <w:t xml:space="preserve">Задание </w:t>
      </w:r>
      <w:r>
        <w:rPr>
          <w:rFonts w:ascii="Times New Roman" w:hAnsi="Times New Roman" w:cs="Times New Roman"/>
          <w:i/>
          <w:iCs/>
        </w:rPr>
        <w:t>У</w:t>
      </w:r>
      <w:r w:rsidRPr="009D5583">
        <w:rPr>
          <w:rFonts w:ascii="Times New Roman" w:hAnsi="Times New Roman" w:cs="Times New Roman"/>
          <w:i/>
          <w:iCs/>
        </w:rPr>
        <w:t>мение распознать проявления, характерные для конкретной глобальной проблемы (установление соответствия).</w:t>
      </w:r>
    </w:p>
    <w:p w:rsidR="00EE1CD4" w:rsidRPr="009D5583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9D5583">
        <w:rPr>
          <w:rFonts w:ascii="Times New Roman" w:hAnsi="Times New Roman" w:cs="Times New Roman"/>
        </w:rPr>
        <w:t xml:space="preserve"> Установите соответствие между глобальной проблемой и ее проявлением: к каждому элементу первого столбца подберите соответствующий элемент из второго столбца.</w:t>
      </w:r>
    </w:p>
    <w:p w:rsidR="00EE1CD4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</w:p>
    <w:p w:rsidR="00EE1CD4" w:rsidRPr="00D3471B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D3471B">
        <w:rPr>
          <w:rFonts w:ascii="Times New Roman" w:hAnsi="Times New Roman" w:cs="Times New Roman"/>
        </w:rPr>
        <w:t>ПРОЯВЛЕНИЕ ГЛОБАЛЬНОЙ ПРОБЛЕМЫ                                           ПРОБЛЕМА</w:t>
      </w:r>
    </w:p>
    <w:p w:rsidR="00EE1CD4" w:rsidRPr="00D3471B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D3471B">
        <w:rPr>
          <w:rFonts w:ascii="Times New Roman" w:hAnsi="Times New Roman" w:cs="Times New Roman"/>
        </w:rPr>
        <w:t>А) Развитые страны имеют мощную экономику и                          1) экологическая</w:t>
      </w:r>
    </w:p>
    <w:p w:rsidR="00EE1CD4" w:rsidRPr="00D3471B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D3471B">
        <w:rPr>
          <w:rFonts w:ascii="Times New Roman" w:hAnsi="Times New Roman" w:cs="Times New Roman"/>
        </w:rPr>
        <w:t xml:space="preserve"> доступ к современным технологиям, а экономика                       2) продовольственная </w:t>
      </w:r>
    </w:p>
    <w:p w:rsidR="00EE1CD4" w:rsidRPr="00D3471B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D3471B">
        <w:rPr>
          <w:rFonts w:ascii="Times New Roman" w:hAnsi="Times New Roman" w:cs="Times New Roman"/>
        </w:rPr>
        <w:t xml:space="preserve"> развивающихся стран слабо развита, им недоступны                 3) сырьевая</w:t>
      </w:r>
    </w:p>
    <w:p w:rsidR="00EE1CD4" w:rsidRPr="00D3471B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D3471B">
        <w:rPr>
          <w:rFonts w:ascii="Times New Roman" w:hAnsi="Times New Roman" w:cs="Times New Roman"/>
        </w:rPr>
        <w:t xml:space="preserve">технологии.                                                                                               4) преодоление отсталости стран  </w:t>
      </w:r>
    </w:p>
    <w:p w:rsidR="00EE1CD4" w:rsidRPr="00D3471B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D3471B">
        <w:rPr>
          <w:rFonts w:ascii="Times New Roman" w:hAnsi="Times New Roman" w:cs="Times New Roman"/>
        </w:rPr>
        <w:t xml:space="preserve">Б) Миллионы людей по всему миру сталкиваются с </w:t>
      </w:r>
    </w:p>
    <w:p w:rsidR="00EE1CD4" w:rsidRPr="00D3471B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D3471B">
        <w:rPr>
          <w:rFonts w:ascii="Times New Roman" w:hAnsi="Times New Roman" w:cs="Times New Roman"/>
        </w:rPr>
        <w:t xml:space="preserve">хроническим голодом из-за недостатка доступа </w:t>
      </w:r>
    </w:p>
    <w:p w:rsidR="00EE1CD4" w:rsidRPr="00D3471B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D3471B">
        <w:rPr>
          <w:rFonts w:ascii="Times New Roman" w:hAnsi="Times New Roman" w:cs="Times New Roman"/>
        </w:rPr>
        <w:t xml:space="preserve">В) Необдуманное использование леса, нефти, природного </w:t>
      </w:r>
    </w:p>
    <w:p w:rsidR="00EE1CD4" w:rsidRPr="00D3471B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D3471B">
        <w:rPr>
          <w:rFonts w:ascii="Times New Roman" w:hAnsi="Times New Roman" w:cs="Times New Roman"/>
        </w:rPr>
        <w:t xml:space="preserve">газа и других ресурсов способствует их быстрому истощению. </w:t>
      </w:r>
    </w:p>
    <w:p w:rsidR="00EE1CD4" w:rsidRPr="00D3471B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D3471B">
        <w:rPr>
          <w:rFonts w:ascii="Times New Roman" w:hAnsi="Times New Roman" w:cs="Times New Roman"/>
        </w:rPr>
        <w:t>Это может привести к нехватке сырья для производства товаров,</w:t>
      </w:r>
    </w:p>
    <w:p w:rsidR="00EE1CD4" w:rsidRPr="00D3471B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D3471B">
        <w:rPr>
          <w:rFonts w:ascii="Times New Roman" w:hAnsi="Times New Roman" w:cs="Times New Roman"/>
        </w:rPr>
        <w:t xml:space="preserve"> росту цен на него и к конфликтам между странами из-за ресурсов. </w:t>
      </w:r>
    </w:p>
    <w:p w:rsidR="00EE1CD4" w:rsidRPr="00D3471B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D3471B">
        <w:rPr>
          <w:rFonts w:ascii="Times New Roman" w:hAnsi="Times New Roman" w:cs="Times New Roman"/>
        </w:rPr>
        <w:t xml:space="preserve">Г) Выброс промышленных отходов и бытового мусора в водоемы </w:t>
      </w:r>
    </w:p>
    <w:p w:rsidR="00EE1CD4" w:rsidRPr="00D3471B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D3471B">
        <w:rPr>
          <w:rFonts w:ascii="Times New Roman" w:hAnsi="Times New Roman" w:cs="Times New Roman"/>
        </w:rPr>
        <w:t xml:space="preserve">приводит к загрязнению воды и угрожает жизни водных организмов, </w:t>
      </w:r>
    </w:p>
    <w:p w:rsidR="00EE1CD4" w:rsidRPr="00D3471B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D3471B">
        <w:rPr>
          <w:rFonts w:ascii="Times New Roman" w:hAnsi="Times New Roman" w:cs="Times New Roman"/>
        </w:rPr>
        <w:t>экосистемы водоемов теряют свою устойчивость.</w:t>
      </w:r>
    </w:p>
    <w:p w:rsidR="00EE1CD4" w:rsidRPr="00D3471B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  <w:r w:rsidRPr="00D3471B">
        <w:rPr>
          <w:rFonts w:ascii="Times New Roman" w:hAnsi="Times New Roman" w:cs="Times New Roman"/>
        </w:rPr>
        <w:t xml:space="preserve"> Запишите в таблицу получившуюся последовательность цифр.</w:t>
      </w:r>
    </w:p>
    <w:p w:rsidR="00EE1CD4" w:rsidRPr="00D3471B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3"/>
        <w:gridCol w:w="567"/>
        <w:gridCol w:w="567"/>
      </w:tblGrid>
      <w:tr w:rsidR="00EE1CD4" w:rsidRPr="00C96C25">
        <w:tc>
          <w:tcPr>
            <w:tcW w:w="563" w:type="dxa"/>
          </w:tcPr>
          <w:p w:rsidR="00EE1CD4" w:rsidRPr="00C96C25" w:rsidRDefault="00EE1CD4" w:rsidP="00C421BE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67" w:type="dxa"/>
          </w:tcPr>
          <w:p w:rsidR="00EE1CD4" w:rsidRPr="00C96C25" w:rsidRDefault="00EE1CD4" w:rsidP="00C421BE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67" w:type="dxa"/>
          </w:tcPr>
          <w:p w:rsidR="00EE1CD4" w:rsidRPr="00C96C25" w:rsidRDefault="00EE1CD4" w:rsidP="00C421BE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В</w:t>
            </w:r>
          </w:p>
        </w:tc>
      </w:tr>
      <w:tr w:rsidR="00EE1CD4" w:rsidRPr="00C96C25">
        <w:tc>
          <w:tcPr>
            <w:tcW w:w="563" w:type="dxa"/>
          </w:tcPr>
          <w:p w:rsidR="00EE1CD4" w:rsidRPr="00C96C25" w:rsidRDefault="00EE1CD4" w:rsidP="00C421BE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E1CD4" w:rsidRPr="00C96C25" w:rsidRDefault="00EE1CD4" w:rsidP="00C421BE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E1CD4" w:rsidRPr="00C96C25" w:rsidRDefault="00EE1CD4" w:rsidP="00C421BE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</w:tbl>
    <w:p w:rsidR="00EE1CD4" w:rsidRPr="00D3471B" w:rsidRDefault="00EE1CD4" w:rsidP="00C421BE">
      <w:pPr>
        <w:pStyle w:val="NoSpacing"/>
        <w:ind w:left="-426"/>
        <w:rPr>
          <w:rFonts w:ascii="Times New Roman" w:hAnsi="Times New Roman" w:cs="Times New Roman"/>
        </w:rPr>
      </w:pPr>
    </w:p>
    <w:p w:rsidR="00EE1CD4" w:rsidRPr="00D3471B" w:rsidRDefault="00EE1CD4" w:rsidP="0094240A">
      <w:pPr>
        <w:pStyle w:val="NoSpacing"/>
        <w:ind w:left="-426"/>
        <w:rPr>
          <w:rFonts w:ascii="Times New Roman" w:hAnsi="Times New Roman" w:cs="Times New Roman"/>
        </w:rPr>
      </w:pPr>
      <w:r w:rsidRPr="00D3471B">
        <w:rPr>
          <w:rFonts w:ascii="Times New Roman" w:hAnsi="Times New Roman" w:cs="Times New Roman"/>
        </w:rPr>
        <w:t>Ответ: 4,2,3,1</w:t>
      </w:r>
    </w:p>
    <w:p w:rsidR="00EE1CD4" w:rsidRDefault="00EE1CD4" w:rsidP="00443A0D">
      <w:pPr>
        <w:pStyle w:val="NoSpacing"/>
      </w:pPr>
      <w:bookmarkStart w:id="10" w:name="_GoBack"/>
      <w:bookmarkEnd w:id="10"/>
    </w:p>
    <w:p w:rsidR="00EE1CD4" w:rsidRDefault="00EE1CD4" w:rsidP="00443A0D">
      <w:pPr>
        <w:pStyle w:val="NoSpacing"/>
      </w:pPr>
    </w:p>
    <w:p w:rsidR="00EE1CD4" w:rsidRDefault="00EE1CD4" w:rsidP="007527D2">
      <w:pPr>
        <w:pStyle w:val="NoSpacing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EE1CD4" w:rsidRDefault="00EE1CD4" w:rsidP="007527D2">
      <w:pPr>
        <w:pStyle w:val="NoSpacing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EE1CD4" w:rsidRDefault="00EE1CD4" w:rsidP="007527D2">
      <w:pPr>
        <w:pStyle w:val="NoSpacing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EE1CD4" w:rsidRDefault="00EE1CD4" w:rsidP="007527D2">
      <w:pPr>
        <w:pStyle w:val="NoSpacing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EE1CD4" w:rsidRDefault="00EE1CD4" w:rsidP="007527D2">
      <w:pPr>
        <w:pStyle w:val="NoSpacing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 класс</w:t>
      </w:r>
    </w:p>
    <w:p w:rsidR="00EE1CD4" w:rsidRPr="002E07A9" w:rsidRDefault="00EE1CD4" w:rsidP="007527D2">
      <w:pPr>
        <w:pStyle w:val="NoSpacing"/>
        <w:ind w:left="-426"/>
        <w:rPr>
          <w:rFonts w:ascii="Times New Roman" w:hAnsi="Times New Roman" w:cs="Times New Roman"/>
        </w:rPr>
      </w:pPr>
      <w:r w:rsidRPr="00CD0D55">
        <w:rPr>
          <w:rFonts w:ascii="Times New Roman" w:hAnsi="Times New Roman" w:cs="Times New Roman"/>
          <w:u w:val="single"/>
        </w:rPr>
        <w:t>Тема: Раздел «Географическое пространство России». Тема «Географическое положение и границы России».</w:t>
      </w:r>
      <w:r w:rsidRPr="007527D2">
        <w:rPr>
          <w:rFonts w:ascii="Times New Roman" w:hAnsi="Times New Roman" w:cs="Times New Roman"/>
          <w:i/>
          <w:iCs/>
        </w:rPr>
        <w:t>Работа с текстом</w:t>
      </w:r>
    </w:p>
    <w:p w:rsidR="00EE1CD4" w:rsidRPr="002E07A9" w:rsidRDefault="00EE1CD4" w:rsidP="007527D2">
      <w:pPr>
        <w:pStyle w:val="NoSpacing"/>
        <w:ind w:left="-426"/>
        <w:rPr>
          <w:rFonts w:ascii="Times New Roman" w:hAnsi="Times New Roman" w:cs="Times New Roman"/>
        </w:rPr>
      </w:pPr>
    </w:p>
    <w:p w:rsidR="00EE1CD4" w:rsidRPr="007527D2" w:rsidRDefault="00EE1CD4" w:rsidP="007527D2">
      <w:pPr>
        <w:pStyle w:val="NoSpacing"/>
        <w:ind w:left="-426"/>
        <w:rPr>
          <w:rFonts w:ascii="Times New Roman" w:hAnsi="Times New Roman" w:cs="Times New Roman"/>
          <w:i/>
          <w:iCs/>
        </w:rPr>
      </w:pPr>
      <w:r w:rsidRPr="002E07A9">
        <w:rPr>
          <w:rFonts w:ascii="Times New Roman" w:hAnsi="Times New Roman" w:cs="Times New Roman"/>
        </w:rPr>
        <w:t>Задание 1</w:t>
      </w:r>
      <w:r>
        <w:rPr>
          <w:rFonts w:ascii="Times New Roman" w:hAnsi="Times New Roman" w:cs="Times New Roman"/>
        </w:rPr>
        <w:t xml:space="preserve">. </w:t>
      </w:r>
      <w:r w:rsidRPr="007527D2">
        <w:rPr>
          <w:rFonts w:ascii="Times New Roman" w:hAnsi="Times New Roman" w:cs="Times New Roman"/>
          <w:i/>
          <w:iCs/>
        </w:rPr>
        <w:t>Подведение конкретного примера под общее понятие; применение ранее полученных знаний и информации из различных источников.</w:t>
      </w:r>
    </w:p>
    <w:p w:rsidR="00EE1CD4" w:rsidRPr="002E07A9" w:rsidRDefault="00EE1CD4" w:rsidP="007527D2">
      <w:pPr>
        <w:pStyle w:val="NoSpacing"/>
        <w:ind w:left="-426"/>
        <w:rPr>
          <w:rFonts w:ascii="Times New Roman" w:hAnsi="Times New Roman" w:cs="Times New Roman"/>
        </w:rPr>
      </w:pPr>
      <w:r w:rsidRPr="002E07A9">
        <w:rPr>
          <w:rFonts w:ascii="Times New Roman" w:hAnsi="Times New Roman" w:cs="Times New Roman"/>
        </w:rPr>
        <w:t xml:space="preserve">Заполните пропуски в высказываниях, характеризующих географическое положение России. </w:t>
      </w:r>
    </w:p>
    <w:p w:rsidR="00EE1CD4" w:rsidRDefault="00EE1CD4" w:rsidP="007527D2">
      <w:pPr>
        <w:pStyle w:val="NoSpacing"/>
        <w:ind w:left="-426"/>
        <w:rPr>
          <w:rFonts w:ascii="Times New Roman" w:hAnsi="Times New Roman" w:cs="Times New Roman"/>
        </w:rPr>
      </w:pPr>
      <w:r w:rsidRPr="002E07A9">
        <w:rPr>
          <w:rFonts w:ascii="Times New Roman" w:hAnsi="Times New Roman" w:cs="Times New Roman"/>
        </w:rPr>
        <w:t>Россия – самое большое государство в мире по площади территории, примерно _____ млн км² (на 1 января 2024 г.). Россия имеет огромную протяженность с севера на юг (около 4 тыс. км) и с запада на восток (более 8 тыс. км), она расположена в _____ частях света. Россия омывается водами _____ морей, принадлежащих трем океанам: Северному Ледовитому, Тихому и Атлантическому. Воды, расположенные на расстоянии до 12 морских миль от побережья материковой части страны и ее островов, называются _____ водами. Территория России включает не только материковую часть, но и многочисленные острова. Россия расположена целиком 31 в Северном полушарии, бóльшая часть ее территории расположена севернее 50° с. ш., около 64% территории занимает зона Севера.</w:t>
      </w:r>
    </w:p>
    <w:p w:rsidR="00EE1CD4" w:rsidRDefault="00EE1CD4" w:rsidP="007527D2">
      <w:pPr>
        <w:pStyle w:val="NoSpacing"/>
        <w:ind w:left="-426"/>
        <w:rPr>
          <w:rFonts w:ascii="Times New Roman" w:hAnsi="Times New Roman" w:cs="Times New Roman"/>
        </w:rPr>
      </w:pPr>
      <w:r w:rsidRPr="002E07A9">
        <w:rPr>
          <w:rFonts w:ascii="Times New Roman" w:hAnsi="Times New Roman" w:cs="Times New Roman"/>
        </w:rPr>
        <w:t>Ответ: 17,2; 2 (двух); 12 (двенадцати); территориальными.</w:t>
      </w:r>
    </w:p>
    <w:p w:rsidR="00EE1CD4" w:rsidRDefault="00EE1CD4" w:rsidP="007527D2">
      <w:pPr>
        <w:pStyle w:val="NoSpacing"/>
        <w:ind w:left="-426"/>
        <w:rPr>
          <w:rFonts w:ascii="Times New Roman" w:hAnsi="Times New Roman" w:cs="Times New Roman"/>
        </w:rPr>
      </w:pPr>
    </w:p>
    <w:p w:rsidR="00EE1CD4" w:rsidRDefault="00EE1CD4" w:rsidP="007527D2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2. </w:t>
      </w:r>
      <w:r>
        <w:rPr>
          <w:rFonts w:ascii="Times New Roman" w:hAnsi="Times New Roman" w:cs="Times New Roman"/>
          <w:i/>
          <w:iCs/>
        </w:rPr>
        <w:t>П</w:t>
      </w:r>
      <w:r w:rsidRPr="007527D2">
        <w:rPr>
          <w:rFonts w:ascii="Times New Roman" w:hAnsi="Times New Roman" w:cs="Times New Roman"/>
          <w:i/>
          <w:iCs/>
        </w:rPr>
        <w:t>одведение конкретного примера под общее понятие; распознавание понятия.</w:t>
      </w:r>
    </w:p>
    <w:p w:rsidR="00EE1CD4" w:rsidRDefault="00EE1CD4" w:rsidP="007527D2">
      <w:pPr>
        <w:pStyle w:val="NoSpacing"/>
        <w:ind w:left="-426"/>
        <w:rPr>
          <w:rFonts w:ascii="Times New Roman" w:hAnsi="Times New Roman" w:cs="Times New Roman"/>
        </w:rPr>
      </w:pPr>
      <w:r w:rsidRPr="007527D2">
        <w:rPr>
          <w:rFonts w:ascii="Times New Roman" w:hAnsi="Times New Roman" w:cs="Times New Roman"/>
        </w:rPr>
        <w:t>При изучении географического положения России вы ознакомились с несколькими его видами: физико-географическим, экономико-географическим, транспортно-географическим, геополитическим. Характеристика какого вида географического положения представлена в приведенном ниже тексте? Россия – самое большое государство в мире по площади территории, примерно 17,2 млн км² (на 1 января 2024 г.). Россия имеет огромную протяженность с севера на юг (около 4 тыс. км) и с запада на восток (более 8 тыс. км), она расположена в двух частях света. Россия омывается водами 12 морей, принадлежащих трем океанам: Северному Ледовитому, Тихому и Атлантическому. Воды, расположенные на расстоянии до 12 морских миль от побережья материковой части страны и ее островов, называются территориальными водами. Территория России включает не только материковую часть, но и многочисленные острова. Россия расположена целиком в Северном полушарии, бóльшая часть ее территории расположена севернее 50° с. ш., около 64% территории занимает зона Севера.</w:t>
      </w:r>
    </w:p>
    <w:p w:rsidR="00EE1CD4" w:rsidRDefault="00EE1CD4" w:rsidP="007527D2">
      <w:pPr>
        <w:pStyle w:val="NoSpacing"/>
        <w:ind w:left="-426"/>
        <w:rPr>
          <w:rFonts w:ascii="Times New Roman" w:hAnsi="Times New Roman" w:cs="Times New Roman"/>
        </w:rPr>
      </w:pPr>
      <w:r w:rsidRPr="007527D2">
        <w:rPr>
          <w:rFonts w:ascii="Times New Roman" w:hAnsi="Times New Roman" w:cs="Times New Roman"/>
        </w:rPr>
        <w:t>Ответ: ФГП (физико-географическое положение)</w:t>
      </w:r>
    </w:p>
    <w:p w:rsidR="00EE1CD4" w:rsidRDefault="00EE1CD4" w:rsidP="007527D2">
      <w:pPr>
        <w:pStyle w:val="NoSpacing"/>
        <w:ind w:left="-426"/>
        <w:rPr>
          <w:rFonts w:ascii="Times New Roman" w:hAnsi="Times New Roman" w:cs="Times New Roman"/>
        </w:rPr>
      </w:pPr>
    </w:p>
    <w:p w:rsidR="00EE1CD4" w:rsidRPr="007527D2" w:rsidRDefault="00EE1CD4" w:rsidP="007527D2">
      <w:pPr>
        <w:pStyle w:val="NoSpacing"/>
        <w:ind w:left="-426"/>
        <w:rPr>
          <w:rFonts w:ascii="Times New Roman" w:hAnsi="Times New Roman" w:cs="Times New Roman"/>
        </w:rPr>
      </w:pPr>
      <w:r w:rsidRPr="007527D2">
        <w:rPr>
          <w:rFonts w:ascii="Times New Roman" w:hAnsi="Times New Roman" w:cs="Times New Roman"/>
        </w:rPr>
        <w:t>Задание 3. Применение понятий «государственная территория России» и «континентальный шельф России» для решения задачи в жизненной ситуации.</w:t>
      </w:r>
    </w:p>
    <w:p w:rsidR="00EE1CD4" w:rsidRPr="007527D2" w:rsidRDefault="00EE1CD4" w:rsidP="007527D2">
      <w:pPr>
        <w:pStyle w:val="NoSpacing"/>
        <w:ind w:left="-426"/>
        <w:rPr>
          <w:rFonts w:ascii="Times New Roman" w:hAnsi="Times New Roman" w:cs="Times New Roman"/>
        </w:rPr>
      </w:pPr>
      <w:r w:rsidRPr="007527D2">
        <w:rPr>
          <w:rFonts w:ascii="Times New Roman" w:hAnsi="Times New Roman" w:cs="Times New Roman"/>
        </w:rPr>
        <w:t xml:space="preserve">   До 2013 г. центральная часть акватории Охотского моря, удаленная более чем на 370 км от берегов, не являлась частью экономической зоны России. В 2013 г. Комиссия ООН по границам континентального шельфа признала эту акваторию площадью 52 тыс. км² частью российского континентального шельфа. Увеличилась ли в результате этого государственная территория России? Обоснуйте свой ответ.</w:t>
      </w:r>
    </w:p>
    <w:p w:rsidR="00EE1CD4" w:rsidRDefault="00EE1CD4" w:rsidP="007527D2">
      <w:pPr>
        <w:pStyle w:val="NoSpacing"/>
        <w:ind w:left="-426"/>
      </w:pPr>
      <w:r w:rsidRPr="007527D2">
        <w:rPr>
          <w:rFonts w:ascii="Times New Roman" w:hAnsi="Times New Roman" w:cs="Times New Roman"/>
        </w:rPr>
        <w:t>В ответе указано, как изменилась государственная территория, и дано обоснование этого изменения: государственная территория России не увеличилась, так как континентальный шельф России не является частью ее государственной территории</w:t>
      </w:r>
      <w:r>
        <w:t>.</w:t>
      </w:r>
    </w:p>
    <w:p w:rsidR="00EE1CD4" w:rsidRDefault="00EE1CD4" w:rsidP="007527D2">
      <w:pPr>
        <w:pStyle w:val="NoSpacing"/>
        <w:ind w:left="-426"/>
      </w:pPr>
    </w:p>
    <w:p w:rsidR="00EE1CD4" w:rsidRPr="00DF5F4A" w:rsidRDefault="00EE1CD4" w:rsidP="00300769">
      <w:pPr>
        <w:pStyle w:val="NoSpacing"/>
        <w:ind w:left="-426"/>
        <w:rPr>
          <w:rFonts w:ascii="Times New Roman" w:hAnsi="Times New Roman" w:cs="Times New Roman"/>
          <w:i/>
          <w:iCs/>
          <w:u w:val="single"/>
        </w:rPr>
      </w:pPr>
      <w:r w:rsidRPr="00300769">
        <w:rPr>
          <w:rFonts w:ascii="Times New Roman" w:hAnsi="Times New Roman" w:cs="Times New Roman"/>
          <w:u w:val="single"/>
        </w:rPr>
        <w:t>Тема: Распределение температуры воздуха по территории России</w:t>
      </w:r>
      <w:r>
        <w:rPr>
          <w:rFonts w:ascii="Times New Roman" w:hAnsi="Times New Roman" w:cs="Times New Roman"/>
          <w:u w:val="single"/>
        </w:rPr>
        <w:t xml:space="preserve">. </w:t>
      </w:r>
      <w:r w:rsidRPr="00DF5F4A">
        <w:rPr>
          <w:rFonts w:ascii="Times New Roman" w:hAnsi="Times New Roman" w:cs="Times New Roman"/>
          <w:i/>
          <w:iCs/>
        </w:rPr>
        <w:t>Выберете правильный ответ.</w:t>
      </w:r>
    </w:p>
    <w:p w:rsidR="00EE1CD4" w:rsidRDefault="00EE1CD4" w:rsidP="00300769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1. </w:t>
      </w:r>
      <w:r w:rsidRPr="00300769">
        <w:rPr>
          <w:rFonts w:ascii="Times New Roman" w:hAnsi="Times New Roman" w:cs="Times New Roman"/>
        </w:rPr>
        <w:t xml:space="preserve">Что такое изотермы? </w:t>
      </w:r>
    </w:p>
    <w:p w:rsidR="00EE1CD4" w:rsidRDefault="00EE1CD4" w:rsidP="00300769">
      <w:pPr>
        <w:pStyle w:val="NoSpacing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линия </w:t>
      </w:r>
      <w:r w:rsidRPr="00300769">
        <w:rPr>
          <w:rFonts w:ascii="Times New Roman" w:hAnsi="Times New Roman" w:cs="Times New Roman"/>
        </w:rPr>
        <w:t>одинаковых абсолютных высот</w:t>
      </w:r>
    </w:p>
    <w:p w:rsidR="00EE1CD4" w:rsidRDefault="00EE1CD4" w:rsidP="00300769">
      <w:pPr>
        <w:pStyle w:val="NoSpacing"/>
        <w:numPr>
          <w:ilvl w:val="0"/>
          <w:numId w:val="6"/>
        </w:numPr>
        <w:rPr>
          <w:rFonts w:ascii="Times New Roman" w:hAnsi="Times New Roman" w:cs="Times New Roman"/>
        </w:rPr>
      </w:pPr>
      <w:r w:rsidRPr="00300769">
        <w:rPr>
          <w:rFonts w:ascii="Times New Roman" w:hAnsi="Times New Roman" w:cs="Times New Roman"/>
        </w:rPr>
        <w:t>линия одинакового давления</w:t>
      </w:r>
    </w:p>
    <w:p w:rsidR="00EE1CD4" w:rsidRDefault="00EE1CD4" w:rsidP="00300769">
      <w:pPr>
        <w:pStyle w:val="NoSpacing"/>
        <w:numPr>
          <w:ilvl w:val="0"/>
          <w:numId w:val="6"/>
        </w:numPr>
        <w:rPr>
          <w:rFonts w:ascii="Times New Roman" w:hAnsi="Times New Roman" w:cs="Times New Roman"/>
        </w:rPr>
      </w:pPr>
      <w:r w:rsidRPr="00300769">
        <w:rPr>
          <w:rFonts w:ascii="Times New Roman" w:hAnsi="Times New Roman" w:cs="Times New Roman"/>
        </w:rPr>
        <w:t>линия одинакового количества осадков</w:t>
      </w:r>
    </w:p>
    <w:p w:rsidR="00EE1CD4" w:rsidRPr="00300769" w:rsidRDefault="00EE1CD4" w:rsidP="00300769">
      <w:pPr>
        <w:pStyle w:val="NoSpacing"/>
        <w:numPr>
          <w:ilvl w:val="0"/>
          <w:numId w:val="6"/>
        </w:numPr>
        <w:rPr>
          <w:rFonts w:ascii="Times New Roman" w:hAnsi="Times New Roman" w:cs="Times New Roman"/>
        </w:rPr>
      </w:pPr>
      <w:r w:rsidRPr="00300769">
        <w:rPr>
          <w:rFonts w:ascii="Times New Roman" w:hAnsi="Times New Roman" w:cs="Times New Roman"/>
        </w:rPr>
        <w:t>линия одинаковых средних температур</w:t>
      </w:r>
    </w:p>
    <w:p w:rsidR="00EE1CD4" w:rsidRDefault="00EE1CD4" w:rsidP="00300769">
      <w:pPr>
        <w:pStyle w:val="NoSpacing"/>
        <w:ind w:left="-426"/>
        <w:rPr>
          <w:rFonts w:ascii="Times New Roman" w:hAnsi="Times New Roman" w:cs="Times New Roman"/>
        </w:rPr>
      </w:pPr>
      <w:r w:rsidRPr="00300769"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>: 4</w:t>
      </w:r>
    </w:p>
    <w:p w:rsidR="00EE1CD4" w:rsidRPr="00300769" w:rsidRDefault="00EE1CD4" w:rsidP="00300769">
      <w:pPr>
        <w:pStyle w:val="NoSpacing"/>
        <w:ind w:left="-426"/>
        <w:rPr>
          <w:rFonts w:ascii="Times New Roman" w:hAnsi="Times New Roman" w:cs="Times New Roman"/>
        </w:rPr>
      </w:pPr>
    </w:p>
    <w:p w:rsidR="00EE1CD4" w:rsidRDefault="00EE1CD4" w:rsidP="00DF5F4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2. </w:t>
      </w:r>
      <w:r w:rsidRPr="00DF5F4A">
        <w:rPr>
          <w:rFonts w:ascii="Times New Roman" w:hAnsi="Times New Roman" w:cs="Times New Roman"/>
        </w:rPr>
        <w:t>Какой океан не влияет на распределение осадков в России? Выберите правильный ответ.</w:t>
      </w:r>
    </w:p>
    <w:p w:rsidR="00EE1CD4" w:rsidRDefault="00EE1CD4" w:rsidP="00DF5F4A">
      <w:pPr>
        <w:pStyle w:val="NoSpacing"/>
        <w:numPr>
          <w:ilvl w:val="0"/>
          <w:numId w:val="7"/>
        </w:numPr>
        <w:rPr>
          <w:rFonts w:ascii="Times New Roman" w:hAnsi="Times New Roman" w:cs="Times New Roman"/>
        </w:rPr>
      </w:pPr>
      <w:r w:rsidRPr="00DF5F4A">
        <w:rPr>
          <w:rFonts w:ascii="Times New Roman" w:hAnsi="Times New Roman" w:cs="Times New Roman"/>
        </w:rPr>
        <w:t>Тихий</w:t>
      </w:r>
    </w:p>
    <w:p w:rsidR="00EE1CD4" w:rsidRDefault="00EE1CD4" w:rsidP="00DF5F4A">
      <w:pPr>
        <w:pStyle w:val="NoSpacing"/>
        <w:numPr>
          <w:ilvl w:val="0"/>
          <w:numId w:val="7"/>
        </w:numPr>
        <w:rPr>
          <w:rFonts w:ascii="Times New Roman" w:hAnsi="Times New Roman" w:cs="Times New Roman"/>
        </w:rPr>
      </w:pPr>
      <w:r w:rsidRPr="00DF5F4A">
        <w:rPr>
          <w:rFonts w:ascii="Times New Roman" w:hAnsi="Times New Roman" w:cs="Times New Roman"/>
        </w:rPr>
        <w:t>Северный Ледовитый</w:t>
      </w:r>
    </w:p>
    <w:p w:rsidR="00EE1CD4" w:rsidRDefault="00EE1CD4" w:rsidP="00DF5F4A">
      <w:pPr>
        <w:pStyle w:val="NoSpacing"/>
        <w:numPr>
          <w:ilvl w:val="0"/>
          <w:numId w:val="7"/>
        </w:numPr>
        <w:rPr>
          <w:rFonts w:ascii="Times New Roman" w:hAnsi="Times New Roman" w:cs="Times New Roman"/>
        </w:rPr>
      </w:pPr>
      <w:r w:rsidRPr="00DF5F4A">
        <w:rPr>
          <w:rFonts w:ascii="Times New Roman" w:hAnsi="Times New Roman" w:cs="Times New Roman"/>
        </w:rPr>
        <w:t>Атлантический</w:t>
      </w:r>
    </w:p>
    <w:p w:rsidR="00EE1CD4" w:rsidRDefault="00EE1CD4" w:rsidP="00DF5F4A">
      <w:pPr>
        <w:pStyle w:val="NoSpacing"/>
        <w:numPr>
          <w:ilvl w:val="0"/>
          <w:numId w:val="7"/>
        </w:numPr>
        <w:rPr>
          <w:rFonts w:ascii="Times New Roman" w:hAnsi="Times New Roman" w:cs="Times New Roman"/>
        </w:rPr>
      </w:pPr>
      <w:r w:rsidRPr="00DF5F4A">
        <w:rPr>
          <w:rFonts w:ascii="Times New Roman" w:hAnsi="Times New Roman" w:cs="Times New Roman"/>
        </w:rPr>
        <w:t>Индийский</w:t>
      </w:r>
    </w:p>
    <w:p w:rsidR="00EE1CD4" w:rsidRDefault="00EE1CD4" w:rsidP="00300769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 4</w:t>
      </w:r>
    </w:p>
    <w:p w:rsidR="00EE1CD4" w:rsidRPr="001C7BC2" w:rsidRDefault="00EE1CD4" w:rsidP="001C7BC2">
      <w:pPr>
        <w:pStyle w:val="NoSpacing"/>
        <w:ind w:left="-426"/>
        <w:rPr>
          <w:u w:val="single"/>
        </w:rPr>
      </w:pPr>
    </w:p>
    <w:p w:rsidR="00EE1CD4" w:rsidRPr="001C7BC2" w:rsidRDefault="00EE1CD4" w:rsidP="00B0575E">
      <w:pPr>
        <w:pStyle w:val="NoSpacing"/>
        <w:ind w:left="-426"/>
        <w:rPr>
          <w:rFonts w:ascii="Times New Roman" w:hAnsi="Times New Roman" w:cs="Times New Roman"/>
          <w:i/>
          <w:iCs/>
          <w:color w:val="000000"/>
          <w:u w:val="single"/>
        </w:rPr>
      </w:pPr>
      <w:r w:rsidRPr="001C7BC2">
        <w:rPr>
          <w:rFonts w:ascii="Times New Roman" w:hAnsi="Times New Roman" w:cs="Times New Roman"/>
          <w:u w:val="single"/>
        </w:rPr>
        <w:t xml:space="preserve">Тема: </w:t>
      </w:r>
      <w:r w:rsidRPr="001C7BC2">
        <w:rPr>
          <w:rFonts w:ascii="Times New Roman" w:hAnsi="Times New Roman" w:cs="Times New Roman"/>
          <w:color w:val="000000"/>
          <w:u w:val="single"/>
        </w:rPr>
        <w:t>Моря как аквальные ПК</w:t>
      </w:r>
      <w:r>
        <w:rPr>
          <w:rFonts w:ascii="Times New Roman" w:hAnsi="Times New Roman" w:cs="Times New Roman"/>
          <w:color w:val="000000"/>
          <w:u w:val="single"/>
        </w:rPr>
        <w:t xml:space="preserve">. </w:t>
      </w:r>
      <w:r>
        <w:rPr>
          <w:rFonts w:ascii="Times New Roman" w:hAnsi="Times New Roman" w:cs="Times New Roman"/>
          <w:i/>
          <w:iCs/>
        </w:rPr>
        <w:t xml:space="preserve"> У</w:t>
      </w:r>
      <w:r w:rsidRPr="001C7BC2">
        <w:rPr>
          <w:rFonts w:ascii="Times New Roman" w:hAnsi="Times New Roman" w:cs="Times New Roman"/>
          <w:i/>
          <w:iCs/>
        </w:rPr>
        <w:t>становление последовательности причинно-следственных связей (дополнение цепочки связей).</w:t>
      </w:r>
    </w:p>
    <w:p w:rsidR="00EE1CD4" w:rsidRPr="001C7BC2" w:rsidRDefault="00EE1CD4" w:rsidP="001C7BC2">
      <w:pPr>
        <w:pStyle w:val="NoSpacing"/>
        <w:rPr>
          <w:rFonts w:ascii="Times New Roman" w:hAnsi="Times New Roman" w:cs="Times New Roman"/>
          <w:i/>
          <w:iCs/>
          <w:color w:val="000000"/>
          <w:u w:val="single"/>
        </w:rPr>
      </w:pPr>
    </w:p>
    <w:p w:rsidR="00EE1CD4" w:rsidRPr="001C7BC2" w:rsidRDefault="00EE1CD4" w:rsidP="007527D2">
      <w:pPr>
        <w:pStyle w:val="NoSpacing"/>
        <w:ind w:left="-426"/>
        <w:rPr>
          <w:rFonts w:ascii="Times New Roman" w:hAnsi="Times New Roman" w:cs="Times New Roman"/>
        </w:rPr>
      </w:pPr>
      <w:r w:rsidRPr="001C7BC2">
        <w:rPr>
          <w:rFonts w:ascii="Times New Roman" w:hAnsi="Times New Roman" w:cs="Times New Roman"/>
        </w:rPr>
        <w:t>Задание 1</w:t>
      </w:r>
      <w:r>
        <w:rPr>
          <w:rFonts w:ascii="Times New Roman" w:hAnsi="Times New Roman" w:cs="Times New Roman"/>
        </w:rPr>
        <w:t>.</w:t>
      </w:r>
      <w:r w:rsidRPr="001C7BC2">
        <w:rPr>
          <w:rFonts w:ascii="Times New Roman" w:hAnsi="Times New Roman" w:cs="Times New Roman"/>
        </w:rPr>
        <w:t xml:space="preserve"> Один из способов решения проблем загрязнения прибрежных вод морей – сокращение использования химических удобрений для выращивания сельскохозяйственных культур в бассейнах морей.</w:t>
      </w:r>
    </w:p>
    <w:p w:rsidR="00EE1CD4" w:rsidRPr="001C7BC2" w:rsidRDefault="00EE1CD4" w:rsidP="007527D2">
      <w:pPr>
        <w:pStyle w:val="NoSpacing"/>
        <w:ind w:left="-426"/>
        <w:rPr>
          <w:rFonts w:ascii="Times New Roman" w:hAnsi="Times New Roman" w:cs="Times New Roman"/>
        </w:rPr>
      </w:pPr>
      <w:r w:rsidRPr="001C7BC2">
        <w:rPr>
          <w:rFonts w:ascii="Times New Roman" w:hAnsi="Times New Roman" w:cs="Times New Roman"/>
        </w:rPr>
        <w:t xml:space="preserve"> Каким образом это сокращение может повлиять на уменьшение загрязнения морских вод? На схеме изображена цепочка связей, отражающих влияние такого сокращения на уменьшение загрязнения морских вод. </w:t>
      </w:r>
    </w:p>
    <w:p w:rsidR="00EE1CD4" w:rsidRPr="001C7BC2" w:rsidRDefault="00EE1CD4" w:rsidP="007527D2">
      <w:pPr>
        <w:pStyle w:val="NoSpacing"/>
        <w:ind w:left="-426"/>
        <w:rPr>
          <w:rFonts w:ascii="Times New Roman" w:hAnsi="Times New Roman" w:cs="Times New Roman"/>
        </w:rPr>
      </w:pPr>
      <w:r w:rsidRPr="001C7BC2">
        <w:rPr>
          <w:rFonts w:ascii="Times New Roman" w:hAnsi="Times New Roman" w:cs="Times New Roman"/>
        </w:rPr>
        <w:t xml:space="preserve">Дополните схему, вписав в нее вместо знаков вопроса номера недостающих звеньев из предложенного списка: </w:t>
      </w:r>
    </w:p>
    <w:p w:rsidR="00EE1CD4" w:rsidRPr="001C7BC2" w:rsidRDefault="00EE1CD4" w:rsidP="007527D2">
      <w:pPr>
        <w:pStyle w:val="NoSpacing"/>
        <w:ind w:left="-426"/>
        <w:rPr>
          <w:rFonts w:ascii="Times New Roman" w:hAnsi="Times New Roman" w:cs="Times New Roman"/>
        </w:rPr>
      </w:pPr>
      <w:r w:rsidRPr="001C7BC2">
        <w:rPr>
          <w:rFonts w:ascii="Times New Roman" w:hAnsi="Times New Roman" w:cs="Times New Roman"/>
        </w:rPr>
        <w:t xml:space="preserve">1) Растения на полях дают более высокий урожай. </w:t>
      </w:r>
    </w:p>
    <w:p w:rsidR="00EE1CD4" w:rsidRPr="001C7BC2" w:rsidRDefault="00EE1CD4" w:rsidP="007527D2">
      <w:pPr>
        <w:pStyle w:val="NoSpacing"/>
        <w:ind w:left="-426"/>
        <w:rPr>
          <w:rFonts w:ascii="Times New Roman" w:hAnsi="Times New Roman" w:cs="Times New Roman"/>
        </w:rPr>
      </w:pPr>
      <w:r w:rsidRPr="001C7BC2">
        <w:rPr>
          <w:rFonts w:ascii="Times New Roman" w:hAnsi="Times New Roman" w:cs="Times New Roman"/>
        </w:rPr>
        <w:t xml:space="preserve">2) Меньше загрязняются грунтовые и подземные воды. </w:t>
      </w:r>
    </w:p>
    <w:p w:rsidR="00EE1CD4" w:rsidRPr="001C7BC2" w:rsidRDefault="00EE1CD4" w:rsidP="007527D2">
      <w:pPr>
        <w:pStyle w:val="NoSpacing"/>
        <w:ind w:left="-426"/>
        <w:rPr>
          <w:rFonts w:ascii="Times New Roman" w:hAnsi="Times New Roman" w:cs="Times New Roman"/>
        </w:rPr>
      </w:pPr>
      <w:r w:rsidRPr="001C7BC2">
        <w:rPr>
          <w:rFonts w:ascii="Times New Roman" w:hAnsi="Times New Roman" w:cs="Times New Roman"/>
        </w:rPr>
        <w:t xml:space="preserve">3) Меньше загрязняются воды рек. </w:t>
      </w:r>
    </w:p>
    <w:p w:rsidR="00EE1CD4" w:rsidRPr="001C7BC2" w:rsidRDefault="00EE1CD4" w:rsidP="007527D2">
      <w:pPr>
        <w:pStyle w:val="NoSpacing"/>
        <w:ind w:left="-426"/>
        <w:rPr>
          <w:rFonts w:ascii="Times New Roman" w:hAnsi="Times New Roman" w:cs="Times New Roman"/>
        </w:rPr>
      </w:pPr>
      <w:r w:rsidRPr="001C7BC2">
        <w:rPr>
          <w:rFonts w:ascii="Times New Roman" w:hAnsi="Times New Roman" w:cs="Times New Roman"/>
        </w:rPr>
        <w:t>4) Интенсивнее развиваются овраги.</w:t>
      </w:r>
    </w:p>
    <w:p w:rsidR="00EE1CD4" w:rsidRPr="001C7BC2" w:rsidRDefault="00EE1CD4" w:rsidP="007527D2">
      <w:pPr>
        <w:pStyle w:val="NoSpacing"/>
        <w:ind w:left="-426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51"/>
        <w:gridCol w:w="2336"/>
        <w:gridCol w:w="2336"/>
        <w:gridCol w:w="2337"/>
      </w:tblGrid>
      <w:tr w:rsidR="00EE1CD4" w:rsidRPr="00C96C25">
        <w:tc>
          <w:tcPr>
            <w:tcW w:w="2336" w:type="dxa"/>
          </w:tcPr>
          <w:p w:rsidR="00EE1CD4" w:rsidRPr="00C96C25" w:rsidRDefault="00EE1CD4" w:rsidP="007527D2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Сокращение использования химических удобрений для выращивания сельскохозяйственных культур</w:t>
            </w:r>
          </w:p>
        </w:tc>
        <w:tc>
          <w:tcPr>
            <w:tcW w:w="2336" w:type="dxa"/>
          </w:tcPr>
          <w:p w:rsidR="00EE1CD4" w:rsidRPr="00C96C25" w:rsidRDefault="00EE1CD4" w:rsidP="00C96C2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EE1CD4" w:rsidRPr="00C96C25" w:rsidRDefault="00EE1CD4" w:rsidP="00C96C2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EE1CD4" w:rsidRPr="00C96C25" w:rsidRDefault="00EE1CD4" w:rsidP="00C96C2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EE1CD4" w:rsidRPr="00C96C25" w:rsidRDefault="00EE1CD4" w:rsidP="00C96C2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336" w:type="dxa"/>
          </w:tcPr>
          <w:p w:rsidR="00EE1CD4" w:rsidRPr="00C96C25" w:rsidRDefault="00EE1CD4" w:rsidP="00C96C2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EE1CD4" w:rsidRPr="00C96C25" w:rsidRDefault="00EE1CD4" w:rsidP="00C96C2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EE1CD4" w:rsidRPr="00C96C25" w:rsidRDefault="00EE1CD4" w:rsidP="00C96C2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  <w:p w:rsidR="00EE1CD4" w:rsidRPr="00C96C25" w:rsidRDefault="00EE1CD4" w:rsidP="00C96C2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337" w:type="dxa"/>
          </w:tcPr>
          <w:p w:rsidR="00EE1CD4" w:rsidRPr="00C96C25" w:rsidRDefault="00EE1CD4" w:rsidP="007527D2">
            <w:pPr>
              <w:pStyle w:val="NoSpacing"/>
              <w:rPr>
                <w:rFonts w:ascii="Times New Roman" w:hAnsi="Times New Roman" w:cs="Times New Roman"/>
              </w:rPr>
            </w:pPr>
          </w:p>
          <w:p w:rsidR="00EE1CD4" w:rsidRPr="00C96C25" w:rsidRDefault="00EE1CD4" w:rsidP="007527D2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Уменьшение загрязнения морских вод</w:t>
            </w:r>
          </w:p>
        </w:tc>
      </w:tr>
    </w:tbl>
    <w:p w:rsidR="00EE1CD4" w:rsidRDefault="00EE1CD4" w:rsidP="007527D2">
      <w:pPr>
        <w:pStyle w:val="NoSpacing"/>
        <w:ind w:left="-426"/>
        <w:rPr>
          <w:rFonts w:ascii="Times New Roman" w:hAnsi="Times New Roman" w:cs="Times New Roman"/>
        </w:rPr>
      </w:pPr>
    </w:p>
    <w:p w:rsidR="00EE1CD4" w:rsidRDefault="00EE1CD4" w:rsidP="007527D2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 2,3</w:t>
      </w:r>
    </w:p>
    <w:p w:rsidR="00EE1CD4" w:rsidRDefault="00EE1CD4" w:rsidP="007527D2">
      <w:pPr>
        <w:pStyle w:val="NoSpacing"/>
        <w:ind w:left="-426"/>
        <w:rPr>
          <w:rFonts w:ascii="Times New Roman" w:hAnsi="Times New Roman" w:cs="Times New Roman"/>
        </w:rPr>
      </w:pPr>
    </w:p>
    <w:p w:rsidR="00EE1CD4" w:rsidRPr="00B0575E" w:rsidRDefault="00EE1CD4" w:rsidP="007527D2">
      <w:pPr>
        <w:pStyle w:val="NoSpacing"/>
        <w:ind w:left="-426"/>
        <w:rPr>
          <w:rFonts w:ascii="Times New Roman" w:hAnsi="Times New Roman" w:cs="Times New Roman"/>
          <w:i/>
          <w:iCs/>
        </w:rPr>
      </w:pPr>
      <w:r w:rsidRPr="00B0575E">
        <w:rPr>
          <w:rFonts w:ascii="Times New Roman" w:hAnsi="Times New Roman" w:cs="Times New Roman"/>
        </w:rPr>
        <w:t>Задание 2</w:t>
      </w:r>
      <w:r w:rsidRPr="00B0575E">
        <w:rPr>
          <w:rFonts w:ascii="Times New Roman" w:hAnsi="Times New Roman" w:cs="Times New Roman"/>
          <w:i/>
          <w:iCs/>
        </w:rPr>
        <w:t>. Распознавание и объяснение особенностей климата, важных для принятия решений о защите от наводнений.</w:t>
      </w:r>
    </w:p>
    <w:p w:rsidR="00EE1CD4" w:rsidRPr="00B0575E" w:rsidRDefault="00EE1CD4" w:rsidP="007527D2">
      <w:pPr>
        <w:pStyle w:val="NoSpacing"/>
        <w:ind w:left="-426"/>
        <w:rPr>
          <w:rFonts w:ascii="Times New Roman" w:hAnsi="Times New Roman" w:cs="Times New Roman"/>
        </w:rPr>
      </w:pPr>
      <w:r w:rsidRPr="00B0575E">
        <w:rPr>
          <w:rFonts w:ascii="Times New Roman" w:hAnsi="Times New Roman" w:cs="Times New Roman"/>
        </w:rPr>
        <w:t xml:space="preserve">Какие особенности климата территории наиболее важно учитывать для принятия решения о строительстве на реке дамбы в целях защиты населения от наводнения во время весеннего половодья в России? </w:t>
      </w:r>
    </w:p>
    <w:p w:rsidR="00EE1CD4" w:rsidRPr="00B0575E" w:rsidRDefault="00EE1CD4" w:rsidP="007527D2">
      <w:pPr>
        <w:pStyle w:val="NoSpacing"/>
        <w:ind w:left="-426"/>
        <w:rPr>
          <w:rFonts w:ascii="Times New Roman" w:hAnsi="Times New Roman" w:cs="Times New Roman"/>
        </w:rPr>
      </w:pPr>
      <w:r w:rsidRPr="00B0575E">
        <w:rPr>
          <w:rFonts w:ascii="Times New Roman" w:hAnsi="Times New Roman" w:cs="Times New Roman"/>
        </w:rPr>
        <w:t xml:space="preserve">Выберите два верных ответа и объясните свой выбор. </w:t>
      </w:r>
    </w:p>
    <w:p w:rsidR="00EE1CD4" w:rsidRPr="00B0575E" w:rsidRDefault="00EE1CD4" w:rsidP="007527D2">
      <w:pPr>
        <w:pStyle w:val="NoSpacing"/>
        <w:ind w:left="-426"/>
        <w:rPr>
          <w:rFonts w:ascii="Times New Roman" w:hAnsi="Times New Roman" w:cs="Times New Roman"/>
        </w:rPr>
      </w:pPr>
      <w:r w:rsidRPr="00B0575E">
        <w:rPr>
          <w:rFonts w:ascii="Times New Roman" w:hAnsi="Times New Roman" w:cs="Times New Roman"/>
        </w:rPr>
        <w:t xml:space="preserve">Варианты ответа. </w:t>
      </w:r>
    </w:p>
    <w:p w:rsidR="00EE1CD4" w:rsidRPr="00B0575E" w:rsidRDefault="00EE1CD4" w:rsidP="007527D2">
      <w:pPr>
        <w:pStyle w:val="NoSpacing"/>
        <w:ind w:left="-426"/>
        <w:rPr>
          <w:rFonts w:ascii="Times New Roman" w:hAnsi="Times New Roman" w:cs="Times New Roman"/>
        </w:rPr>
      </w:pPr>
      <w:r w:rsidRPr="00B0575E">
        <w:rPr>
          <w:rFonts w:ascii="Times New Roman" w:hAnsi="Times New Roman" w:cs="Times New Roman"/>
        </w:rPr>
        <w:t xml:space="preserve">1) среднегодовое количество атмосферных осадков </w:t>
      </w:r>
    </w:p>
    <w:p w:rsidR="00EE1CD4" w:rsidRPr="00B0575E" w:rsidRDefault="00EE1CD4" w:rsidP="007527D2">
      <w:pPr>
        <w:pStyle w:val="NoSpacing"/>
        <w:ind w:left="-426"/>
        <w:rPr>
          <w:rFonts w:ascii="Times New Roman" w:hAnsi="Times New Roman" w:cs="Times New Roman"/>
        </w:rPr>
      </w:pPr>
      <w:r w:rsidRPr="00B0575E">
        <w:rPr>
          <w:rFonts w:ascii="Times New Roman" w:hAnsi="Times New Roman" w:cs="Times New Roman"/>
        </w:rPr>
        <w:t xml:space="preserve">2) ход температуры воздуха в весеннее время </w:t>
      </w:r>
    </w:p>
    <w:p w:rsidR="00EE1CD4" w:rsidRPr="00B0575E" w:rsidRDefault="00EE1CD4" w:rsidP="007527D2">
      <w:pPr>
        <w:pStyle w:val="NoSpacing"/>
        <w:ind w:left="-426"/>
        <w:rPr>
          <w:rFonts w:ascii="Times New Roman" w:hAnsi="Times New Roman" w:cs="Times New Roman"/>
        </w:rPr>
      </w:pPr>
      <w:r w:rsidRPr="00B0575E">
        <w:rPr>
          <w:rFonts w:ascii="Times New Roman" w:hAnsi="Times New Roman" w:cs="Times New Roman"/>
        </w:rPr>
        <w:t xml:space="preserve">3) средняя высота снежного покрова </w:t>
      </w:r>
    </w:p>
    <w:p w:rsidR="00EE1CD4" w:rsidRPr="00B0575E" w:rsidRDefault="00EE1CD4" w:rsidP="007527D2">
      <w:pPr>
        <w:pStyle w:val="NoSpacing"/>
        <w:ind w:left="-426"/>
        <w:rPr>
          <w:rFonts w:ascii="Times New Roman" w:hAnsi="Times New Roman" w:cs="Times New Roman"/>
        </w:rPr>
      </w:pPr>
      <w:r w:rsidRPr="00B0575E">
        <w:rPr>
          <w:rFonts w:ascii="Times New Roman" w:hAnsi="Times New Roman" w:cs="Times New Roman"/>
        </w:rPr>
        <w:t xml:space="preserve">4) средняя годовая температура воздуха Запишите свои объяснения: </w:t>
      </w:r>
    </w:p>
    <w:p w:rsidR="00EE1CD4" w:rsidRPr="00B0575E" w:rsidRDefault="00EE1CD4" w:rsidP="007527D2">
      <w:pPr>
        <w:pStyle w:val="NoSpacing"/>
        <w:ind w:left="-426"/>
        <w:rPr>
          <w:rFonts w:ascii="Times New Roman" w:hAnsi="Times New Roman" w:cs="Times New Roman"/>
        </w:rPr>
      </w:pPr>
      <w:r w:rsidRPr="00B0575E">
        <w:rPr>
          <w:rFonts w:ascii="Times New Roman" w:hAnsi="Times New Roman" w:cs="Times New Roman"/>
        </w:rPr>
        <w:t>Я выбрал ответ № ___, потому что ___________________</w:t>
      </w:r>
    </w:p>
    <w:p w:rsidR="00EE1CD4" w:rsidRPr="00B0575E" w:rsidRDefault="00EE1CD4" w:rsidP="007527D2">
      <w:pPr>
        <w:pStyle w:val="NoSpacing"/>
        <w:ind w:left="-426"/>
        <w:rPr>
          <w:rFonts w:ascii="Times New Roman" w:hAnsi="Times New Roman" w:cs="Times New Roman"/>
        </w:rPr>
      </w:pPr>
      <w:r w:rsidRPr="00B0575E">
        <w:rPr>
          <w:rFonts w:ascii="Times New Roman" w:hAnsi="Times New Roman" w:cs="Times New Roman"/>
        </w:rPr>
        <w:t xml:space="preserve"> Я выбрал ответ № ___, потому что ___________________</w:t>
      </w:r>
    </w:p>
    <w:p w:rsidR="00EE1CD4" w:rsidRPr="00B0575E" w:rsidRDefault="00EE1CD4" w:rsidP="007527D2">
      <w:pPr>
        <w:pStyle w:val="NoSpacing"/>
        <w:ind w:left="-426"/>
        <w:rPr>
          <w:rFonts w:ascii="Times New Roman" w:hAnsi="Times New Roman" w:cs="Times New Roman"/>
        </w:rPr>
      </w:pPr>
      <w:r w:rsidRPr="00B0575E">
        <w:rPr>
          <w:rFonts w:ascii="Times New Roman" w:hAnsi="Times New Roman" w:cs="Times New Roman"/>
        </w:rPr>
        <w:t xml:space="preserve">Ответ: 23. </w:t>
      </w:r>
    </w:p>
    <w:p w:rsidR="00EE1CD4" w:rsidRPr="00B0575E" w:rsidRDefault="00EE1CD4" w:rsidP="007527D2">
      <w:pPr>
        <w:pStyle w:val="NoSpacing"/>
        <w:ind w:left="-426"/>
        <w:rPr>
          <w:rFonts w:ascii="Times New Roman" w:hAnsi="Times New Roman" w:cs="Times New Roman"/>
        </w:rPr>
      </w:pPr>
      <w:r w:rsidRPr="00B0575E">
        <w:rPr>
          <w:rFonts w:ascii="Times New Roman" w:hAnsi="Times New Roman" w:cs="Times New Roman"/>
        </w:rPr>
        <w:t xml:space="preserve">Примерное объяснение: </w:t>
      </w:r>
    </w:p>
    <w:p w:rsidR="00EE1CD4" w:rsidRPr="00B0575E" w:rsidRDefault="00EE1CD4" w:rsidP="007527D2">
      <w:pPr>
        <w:pStyle w:val="NoSpacing"/>
        <w:ind w:left="-426"/>
        <w:rPr>
          <w:rFonts w:ascii="Times New Roman" w:hAnsi="Times New Roman" w:cs="Times New Roman"/>
        </w:rPr>
      </w:pPr>
      <w:r w:rsidRPr="00B0575E">
        <w:rPr>
          <w:rFonts w:ascii="Times New Roman" w:hAnsi="Times New Roman" w:cs="Times New Roman"/>
        </w:rPr>
        <w:t xml:space="preserve">2 – важно учитывать, насколько быстро происходит таяние снега; </w:t>
      </w:r>
    </w:p>
    <w:p w:rsidR="00EE1CD4" w:rsidRDefault="00EE1CD4" w:rsidP="007527D2">
      <w:pPr>
        <w:pStyle w:val="NoSpacing"/>
        <w:ind w:left="-426"/>
        <w:rPr>
          <w:rFonts w:ascii="Times New Roman" w:hAnsi="Times New Roman" w:cs="Times New Roman"/>
        </w:rPr>
      </w:pPr>
      <w:r w:rsidRPr="00B0575E">
        <w:rPr>
          <w:rFonts w:ascii="Times New Roman" w:hAnsi="Times New Roman" w:cs="Times New Roman"/>
        </w:rPr>
        <w:t>3 – важно учитывать, сколько снега скапливается в бассейне реки.</w:t>
      </w:r>
    </w:p>
    <w:p w:rsidR="00EE1CD4" w:rsidRDefault="00EE1CD4" w:rsidP="007527D2">
      <w:pPr>
        <w:pStyle w:val="NoSpacing"/>
        <w:ind w:left="-426"/>
        <w:rPr>
          <w:rFonts w:ascii="Times New Roman" w:hAnsi="Times New Roman" w:cs="Times New Roman"/>
        </w:rPr>
      </w:pPr>
    </w:p>
    <w:p w:rsidR="00EE1CD4" w:rsidRPr="00B0575E" w:rsidRDefault="00EE1CD4" w:rsidP="00B0575E">
      <w:pPr>
        <w:spacing w:after="0"/>
        <w:ind w:left="-426"/>
        <w:rPr>
          <w:rFonts w:ascii="Times New Roman" w:hAnsi="Times New Roman" w:cs="Times New Roman"/>
          <w:color w:val="000000"/>
          <w:u w:val="single"/>
        </w:rPr>
      </w:pPr>
      <w:r w:rsidRPr="00B0575E">
        <w:rPr>
          <w:rFonts w:ascii="Times New Roman" w:hAnsi="Times New Roman" w:cs="Times New Roman"/>
          <w:u w:val="single"/>
        </w:rPr>
        <w:t xml:space="preserve">Тема: </w:t>
      </w:r>
      <w:r w:rsidRPr="00B0575E">
        <w:rPr>
          <w:rFonts w:ascii="Times New Roman" w:hAnsi="Times New Roman" w:cs="Times New Roman"/>
          <w:color w:val="000000"/>
          <w:u w:val="single"/>
        </w:rPr>
        <w:t>Природно-хозяйственные зоны России: взаимосвязь и взаимообусловленность их компонентов.</w:t>
      </w:r>
    </w:p>
    <w:p w:rsidR="00EE1CD4" w:rsidRPr="00B0575E" w:rsidRDefault="00EE1CD4" w:rsidP="00B0575E">
      <w:pPr>
        <w:pStyle w:val="NoSpacing"/>
        <w:ind w:left="-426"/>
        <w:rPr>
          <w:rFonts w:ascii="Times New Roman" w:hAnsi="Times New Roman" w:cs="Times New Roman"/>
          <w:i/>
          <w:iCs/>
        </w:rPr>
      </w:pPr>
      <w:r w:rsidRPr="00B0575E">
        <w:rPr>
          <w:rFonts w:ascii="Times New Roman" w:hAnsi="Times New Roman" w:cs="Times New Roman"/>
          <w:i/>
          <w:iCs/>
        </w:rPr>
        <w:t>Прогнозирование проблем хозяйственного использования территории на основе анализа геологического строения с помощью источника информации (текста).</w:t>
      </w:r>
    </w:p>
    <w:p w:rsidR="00EE1CD4" w:rsidRPr="00B0575E" w:rsidRDefault="00EE1CD4" w:rsidP="00B0575E">
      <w:pPr>
        <w:pStyle w:val="NoSpacing"/>
        <w:ind w:left="-426"/>
        <w:rPr>
          <w:rFonts w:ascii="Times New Roman" w:hAnsi="Times New Roman" w:cs="Times New Roman"/>
        </w:rPr>
      </w:pPr>
      <w:r w:rsidRPr="00B0575E">
        <w:rPr>
          <w:rFonts w:ascii="Times New Roman" w:hAnsi="Times New Roman" w:cs="Times New Roman"/>
        </w:rPr>
        <w:t>Задание 1.</w:t>
      </w:r>
    </w:p>
    <w:p w:rsidR="00EE1CD4" w:rsidRPr="00B0575E" w:rsidRDefault="00EE1CD4" w:rsidP="00B0575E">
      <w:pPr>
        <w:pStyle w:val="NoSpacing"/>
        <w:ind w:left="-426"/>
        <w:rPr>
          <w:rFonts w:ascii="Times New Roman" w:hAnsi="Times New Roman" w:cs="Times New Roman"/>
        </w:rPr>
      </w:pPr>
      <w:r w:rsidRPr="00B0575E">
        <w:rPr>
          <w:rFonts w:ascii="Times New Roman" w:hAnsi="Times New Roman" w:cs="Times New Roman"/>
        </w:rPr>
        <w:t xml:space="preserve"> Прочитайте текст и выполните задания.</w:t>
      </w:r>
    </w:p>
    <w:p w:rsidR="00EE1CD4" w:rsidRPr="00B0575E" w:rsidRDefault="00EE1CD4" w:rsidP="00B0575E">
      <w:pPr>
        <w:pStyle w:val="NoSpacing"/>
        <w:ind w:left="-426"/>
        <w:rPr>
          <w:rFonts w:ascii="Times New Roman" w:hAnsi="Times New Roman" w:cs="Times New Roman"/>
        </w:rPr>
      </w:pPr>
      <w:r w:rsidRPr="00B0575E">
        <w:rPr>
          <w:rFonts w:ascii="Times New Roman" w:hAnsi="Times New Roman" w:cs="Times New Roman"/>
        </w:rPr>
        <w:t xml:space="preserve"> На территории Ставропольского края между реками Кума, Кубань и Кумо-Маныческой впадиной расположена Ставропольская возвышенность. Преобладают высоты 300–600 метров. Визуально возвышенность неоднородна, территория рассечена долинами рек. В результате сложных тектонических и геологических процессов образовались столовые горы. Сложена глинами, песчаниками и известняками. На большей части Ставропольской возвышенности на поверхность выходят ракушечники, пески и глины, образовавшиеся на дне морей, существовавших здесь в разные периоды кайнозойской эры. На возвышенных участках произрастают широколиственные леса. Степь распахана. Насыщение возвышенности водой происходит за счет Кубано Егорлыкской системы и Большого Ставропольского канала. </w:t>
      </w:r>
    </w:p>
    <w:p w:rsidR="00EE1CD4" w:rsidRPr="00B0575E" w:rsidRDefault="00EE1CD4" w:rsidP="00B0575E">
      <w:pPr>
        <w:pStyle w:val="NoSpacing"/>
        <w:ind w:left="-426"/>
        <w:rPr>
          <w:rFonts w:ascii="Times New Roman" w:hAnsi="Times New Roman" w:cs="Times New Roman"/>
        </w:rPr>
      </w:pPr>
      <w:r w:rsidRPr="00B0575E">
        <w:rPr>
          <w:rFonts w:ascii="Times New Roman" w:hAnsi="Times New Roman" w:cs="Times New Roman"/>
        </w:rPr>
        <w:t>(По материалам интернет-источников)</w:t>
      </w:r>
    </w:p>
    <w:p w:rsidR="00EE1CD4" w:rsidRPr="00B0575E" w:rsidRDefault="00EE1CD4" w:rsidP="00B0575E">
      <w:pPr>
        <w:pStyle w:val="NoSpacing"/>
        <w:ind w:left="-426"/>
        <w:rPr>
          <w:rFonts w:ascii="Times New Roman" w:hAnsi="Times New Roman" w:cs="Times New Roman"/>
        </w:rPr>
      </w:pPr>
      <w:r w:rsidRPr="00B0575E">
        <w:rPr>
          <w:rFonts w:ascii="Times New Roman" w:hAnsi="Times New Roman" w:cs="Times New Roman"/>
        </w:rPr>
        <w:t xml:space="preserve"> Задания:</w:t>
      </w:r>
    </w:p>
    <w:p w:rsidR="00EE1CD4" w:rsidRPr="00B0575E" w:rsidRDefault="00EE1CD4" w:rsidP="00B0575E">
      <w:pPr>
        <w:pStyle w:val="NoSpacing"/>
        <w:ind w:left="-426"/>
        <w:rPr>
          <w:rFonts w:ascii="Times New Roman" w:hAnsi="Times New Roman" w:cs="Times New Roman"/>
        </w:rPr>
      </w:pPr>
      <w:r w:rsidRPr="00B0575E">
        <w:rPr>
          <w:rFonts w:ascii="Times New Roman" w:hAnsi="Times New Roman" w:cs="Times New Roman"/>
        </w:rPr>
        <w:t xml:space="preserve"> 1) Объясните, почему оползни характерны для Ставропольской возвышенности: _______________________________________________ </w:t>
      </w:r>
    </w:p>
    <w:p w:rsidR="00EE1CD4" w:rsidRPr="00B0575E" w:rsidRDefault="00EE1CD4" w:rsidP="00B0575E">
      <w:pPr>
        <w:pStyle w:val="NoSpacing"/>
        <w:ind w:left="-426"/>
        <w:rPr>
          <w:rFonts w:ascii="Times New Roman" w:hAnsi="Times New Roman" w:cs="Times New Roman"/>
        </w:rPr>
      </w:pPr>
      <w:r w:rsidRPr="00B0575E">
        <w:rPr>
          <w:rFonts w:ascii="Times New Roman" w:hAnsi="Times New Roman" w:cs="Times New Roman"/>
        </w:rPr>
        <w:t>2) Предложите меры по борьбе с оползнями: ____________</w:t>
      </w:r>
    </w:p>
    <w:p w:rsidR="00EE1CD4" w:rsidRPr="00B0575E" w:rsidRDefault="00EE1CD4" w:rsidP="00B0575E">
      <w:pPr>
        <w:pStyle w:val="NoSpacing"/>
        <w:ind w:left="-426"/>
        <w:rPr>
          <w:rFonts w:ascii="Times New Roman" w:hAnsi="Times New Roman" w:cs="Times New Roman"/>
        </w:rPr>
      </w:pPr>
      <w:r w:rsidRPr="00B0575E">
        <w:rPr>
          <w:rFonts w:ascii="Times New Roman" w:hAnsi="Times New Roman" w:cs="Times New Roman"/>
        </w:rPr>
        <w:t>3) Предположите, исходя из наличия известняка, какое явление, связанное с растворением горных пород водой, может оказывать влияние на формирование рельефа Ставропольской возвышенности и создавать проблемы для использования территории: _________________________</w:t>
      </w:r>
    </w:p>
    <w:p w:rsidR="00EE1CD4" w:rsidRPr="00B0575E" w:rsidRDefault="00EE1CD4" w:rsidP="00B0575E">
      <w:pPr>
        <w:pStyle w:val="NoSpacing"/>
        <w:ind w:left="-426"/>
        <w:rPr>
          <w:rFonts w:ascii="Times New Roman" w:hAnsi="Times New Roman" w:cs="Times New Roman"/>
        </w:rPr>
      </w:pPr>
    </w:p>
    <w:p w:rsidR="00EE1CD4" w:rsidRPr="00B0575E" w:rsidRDefault="00EE1CD4" w:rsidP="00B0575E">
      <w:pPr>
        <w:pStyle w:val="NoSpacing"/>
        <w:ind w:left="-426"/>
        <w:rPr>
          <w:rFonts w:ascii="Times New Roman" w:hAnsi="Times New Roman" w:cs="Times New Roman"/>
        </w:rPr>
      </w:pPr>
      <w:r w:rsidRPr="00B0575E">
        <w:rPr>
          <w:rFonts w:ascii="Times New Roman" w:hAnsi="Times New Roman" w:cs="Times New Roman"/>
        </w:rPr>
        <w:t>Ответ:</w:t>
      </w:r>
    </w:p>
    <w:p w:rsidR="00EE1CD4" w:rsidRPr="00B0575E" w:rsidRDefault="00EE1CD4" w:rsidP="00B0575E">
      <w:pPr>
        <w:pStyle w:val="NoSpacing"/>
        <w:ind w:left="-426"/>
        <w:rPr>
          <w:rFonts w:ascii="Times New Roman" w:hAnsi="Times New Roman" w:cs="Times New Roman"/>
        </w:rPr>
      </w:pPr>
      <w:r w:rsidRPr="00B0575E">
        <w:rPr>
          <w:rFonts w:ascii="Times New Roman" w:hAnsi="Times New Roman" w:cs="Times New Roman"/>
        </w:rPr>
        <w:t xml:space="preserve">1) В ответе дано объяснение: в геологическом строении присутствуют глины, имеется достаточное количество воды; имеются уклоны. </w:t>
      </w:r>
    </w:p>
    <w:p w:rsidR="00EE1CD4" w:rsidRPr="00B0575E" w:rsidRDefault="00EE1CD4" w:rsidP="00B0575E">
      <w:pPr>
        <w:pStyle w:val="NoSpacing"/>
        <w:ind w:left="-426"/>
        <w:rPr>
          <w:rFonts w:ascii="Times New Roman" w:hAnsi="Times New Roman" w:cs="Times New Roman"/>
        </w:rPr>
      </w:pPr>
      <w:r w:rsidRPr="00B0575E">
        <w:rPr>
          <w:rFonts w:ascii="Times New Roman" w:hAnsi="Times New Roman" w:cs="Times New Roman"/>
        </w:rPr>
        <w:t>2) В ответе указаны меры: укрепление склонов высаживанием растений; создание системы водоотводных каналов; установка дренажных систем для отведения излишков воды и снижения давления на склоны.</w:t>
      </w:r>
    </w:p>
    <w:p w:rsidR="00EE1CD4" w:rsidRDefault="00EE1CD4" w:rsidP="00B0575E">
      <w:pPr>
        <w:pStyle w:val="NoSpacing"/>
        <w:ind w:left="-426"/>
        <w:rPr>
          <w:rFonts w:ascii="Times New Roman" w:hAnsi="Times New Roman" w:cs="Times New Roman"/>
        </w:rPr>
      </w:pPr>
      <w:r w:rsidRPr="00B0575E">
        <w:rPr>
          <w:rFonts w:ascii="Times New Roman" w:hAnsi="Times New Roman" w:cs="Times New Roman"/>
        </w:rPr>
        <w:t xml:space="preserve"> 3) В ответе высказано предположение о карсте.</w:t>
      </w:r>
    </w:p>
    <w:p w:rsidR="00EE1CD4" w:rsidRDefault="00EE1CD4" w:rsidP="00B0575E">
      <w:pPr>
        <w:pStyle w:val="NoSpacing"/>
        <w:ind w:left="-426"/>
        <w:rPr>
          <w:rFonts w:ascii="Times New Roman" w:hAnsi="Times New Roman" w:cs="Times New Roman"/>
        </w:rPr>
      </w:pPr>
    </w:p>
    <w:p w:rsidR="00EE1CD4" w:rsidRPr="003A4EFF" w:rsidRDefault="00EE1CD4" w:rsidP="003A4EFF">
      <w:pPr>
        <w:pStyle w:val="NoSpacing"/>
        <w:ind w:left="-426"/>
        <w:rPr>
          <w:rFonts w:ascii="Times New Roman" w:hAnsi="Times New Roman" w:cs="Times New Roman"/>
          <w:i/>
          <w:iCs/>
        </w:rPr>
      </w:pPr>
      <w:r w:rsidRPr="003A4EFF">
        <w:rPr>
          <w:rFonts w:ascii="Times New Roman" w:hAnsi="Times New Roman" w:cs="Times New Roman"/>
        </w:rPr>
        <w:t>Задание 2.</w:t>
      </w:r>
      <w:r w:rsidRPr="003A4EFF">
        <w:rPr>
          <w:rFonts w:ascii="Times New Roman" w:hAnsi="Times New Roman" w:cs="Times New Roman"/>
          <w:i/>
          <w:iCs/>
        </w:rPr>
        <w:t>Применение знаний для решения проблемы на основе анализа информации (объяснение причин опасности видов хозяйственной деятельности для сохранения памятника природы).</w:t>
      </w:r>
    </w:p>
    <w:p w:rsidR="00EE1CD4" w:rsidRDefault="00EE1CD4" w:rsidP="003A4EFF">
      <w:pPr>
        <w:pStyle w:val="NoSpacing"/>
        <w:ind w:left="-426"/>
        <w:rPr>
          <w:rFonts w:ascii="Times New Roman" w:hAnsi="Times New Roman" w:cs="Times New Roman"/>
        </w:rPr>
      </w:pPr>
    </w:p>
    <w:p w:rsidR="00EE1CD4" w:rsidRPr="003A4EFF" w:rsidRDefault="00EE1CD4" w:rsidP="003A4EFF">
      <w:pPr>
        <w:pStyle w:val="NoSpacing"/>
        <w:ind w:left="-426"/>
        <w:rPr>
          <w:rFonts w:ascii="Times New Roman" w:hAnsi="Times New Roman" w:cs="Times New Roman"/>
        </w:rPr>
      </w:pPr>
      <w:r w:rsidRPr="003A4EFF">
        <w:rPr>
          <w:rFonts w:ascii="Times New Roman" w:hAnsi="Times New Roman" w:cs="Times New Roman"/>
        </w:rPr>
        <w:t xml:space="preserve">Прочитайте текст и объясните, почему запрещение указанных видов деятельности обеспечивает сохранение пещер «Каменные сараи». Пещеры «Каменные сараи» расположены на северном склоне долины правого истока р. Томузловка на Прикалаусских высотах, в 4 км западнее окраины с. Александровское Ставропольского края. Они возникли в толще неогеновых известковых песчаников, образующих уступ длиной около 300 м. В 1961 г. образован памятник природы краевого значения «Пещеры «Каменные сараи». Кроме того, территория памятника природы включенав границы государственного природного заказника краевого значения «Александровский», образованного в 2001 г. На территории природоохранной зоны заказника в том числе запрещаются: 1) распашка земель; 2) выпас, прогон и водопой сельскохозяйственных животных; 3) проведение гидромелиоративных и ирригационных работ. </w:t>
      </w:r>
    </w:p>
    <w:p w:rsidR="00EE1CD4" w:rsidRPr="003A4EFF" w:rsidRDefault="00EE1CD4" w:rsidP="003A4EFF">
      <w:pPr>
        <w:pStyle w:val="NoSpacing"/>
        <w:ind w:left="-426"/>
        <w:jc w:val="right"/>
        <w:rPr>
          <w:rFonts w:ascii="Times New Roman" w:hAnsi="Times New Roman" w:cs="Times New Roman"/>
        </w:rPr>
      </w:pPr>
      <w:r w:rsidRPr="003A4EFF">
        <w:rPr>
          <w:rFonts w:ascii="Times New Roman" w:hAnsi="Times New Roman" w:cs="Times New Roman"/>
        </w:rPr>
        <w:t>(По материалам интернет-источников)</w:t>
      </w:r>
    </w:p>
    <w:p w:rsidR="00EE1CD4" w:rsidRDefault="00EE1CD4" w:rsidP="00B0575E">
      <w:pPr>
        <w:pStyle w:val="NoSpacing"/>
        <w:ind w:left="-426"/>
        <w:rPr>
          <w:rFonts w:ascii="Times New Roman" w:hAnsi="Times New Roman" w:cs="Times New Roman"/>
        </w:rPr>
      </w:pPr>
    </w:p>
    <w:p w:rsidR="00EE1CD4" w:rsidRPr="003A4EFF" w:rsidRDefault="00EE1CD4" w:rsidP="00B0575E">
      <w:pPr>
        <w:pStyle w:val="NoSpacing"/>
        <w:ind w:left="-426"/>
        <w:rPr>
          <w:rFonts w:ascii="Times New Roman" w:hAnsi="Times New Roman" w:cs="Times New Roman"/>
        </w:rPr>
      </w:pPr>
      <w:r w:rsidRPr="003A4EFF">
        <w:rPr>
          <w:rFonts w:ascii="Times New Roman" w:hAnsi="Times New Roman" w:cs="Times New Roman"/>
        </w:rPr>
        <w:t>Ответ:</w:t>
      </w:r>
    </w:p>
    <w:p w:rsidR="00EE1CD4" w:rsidRDefault="00EE1CD4" w:rsidP="00B0575E">
      <w:pPr>
        <w:pStyle w:val="NoSpacing"/>
        <w:ind w:left="-426"/>
        <w:rPr>
          <w:rFonts w:ascii="Times New Roman" w:hAnsi="Times New Roman" w:cs="Times New Roman"/>
        </w:rPr>
      </w:pPr>
      <w:r w:rsidRPr="003A4EFF">
        <w:rPr>
          <w:rFonts w:ascii="Times New Roman" w:hAnsi="Times New Roman" w:cs="Times New Roman"/>
        </w:rPr>
        <w:t xml:space="preserve">В ответе дано объяснение: </w:t>
      </w:r>
    </w:p>
    <w:p w:rsidR="00EE1CD4" w:rsidRDefault="00EE1CD4" w:rsidP="00B0575E">
      <w:pPr>
        <w:pStyle w:val="NoSpacing"/>
        <w:ind w:left="-426"/>
        <w:rPr>
          <w:rFonts w:ascii="Times New Roman" w:hAnsi="Times New Roman" w:cs="Times New Roman"/>
        </w:rPr>
      </w:pPr>
      <w:r w:rsidRPr="003A4EFF">
        <w:rPr>
          <w:rFonts w:ascii="Times New Roman" w:hAnsi="Times New Roman" w:cs="Times New Roman"/>
        </w:rPr>
        <w:t>– распашка земель может привести к развитию эрозионных процессов, влияет на уровень грунтовых вод и их движение, что может привести к растворению карстующихся пород;</w:t>
      </w:r>
    </w:p>
    <w:p w:rsidR="00EE1CD4" w:rsidRDefault="00EE1CD4" w:rsidP="00B0575E">
      <w:pPr>
        <w:pStyle w:val="NoSpacing"/>
        <w:ind w:left="-426"/>
        <w:rPr>
          <w:rFonts w:ascii="Times New Roman" w:hAnsi="Times New Roman" w:cs="Times New Roman"/>
        </w:rPr>
      </w:pPr>
      <w:r w:rsidRPr="003A4EFF">
        <w:rPr>
          <w:rFonts w:ascii="Times New Roman" w:hAnsi="Times New Roman" w:cs="Times New Roman"/>
        </w:rPr>
        <w:t xml:space="preserve"> – выпас животных нарушает структуру почвы, способствует проникновению влаги в горные породы; </w:t>
      </w:r>
    </w:p>
    <w:p w:rsidR="00EE1CD4" w:rsidRDefault="00EE1CD4" w:rsidP="00B0575E">
      <w:pPr>
        <w:pStyle w:val="NoSpacing"/>
        <w:ind w:left="-426"/>
        <w:rPr>
          <w:rFonts w:ascii="Times New Roman" w:hAnsi="Times New Roman" w:cs="Times New Roman"/>
        </w:rPr>
      </w:pPr>
      <w:r w:rsidRPr="003A4EFF">
        <w:rPr>
          <w:rFonts w:ascii="Times New Roman" w:hAnsi="Times New Roman" w:cs="Times New Roman"/>
        </w:rPr>
        <w:t>– проведение гидромелиоративных и ирригационных работ влияет на водный баланс территории.</w:t>
      </w:r>
    </w:p>
    <w:p w:rsidR="00EE1CD4" w:rsidRPr="003A4EFF" w:rsidRDefault="00EE1CD4" w:rsidP="00B0575E">
      <w:pPr>
        <w:pStyle w:val="NoSpacing"/>
        <w:ind w:left="-426"/>
        <w:rPr>
          <w:rFonts w:ascii="Times New Roman" w:hAnsi="Times New Roman" w:cs="Times New Roman"/>
        </w:rPr>
      </w:pPr>
    </w:p>
    <w:p w:rsidR="00EE1CD4" w:rsidRDefault="00EE1CD4" w:rsidP="00146A68">
      <w:pPr>
        <w:spacing w:line="276" w:lineRule="auto"/>
        <w:ind w:left="-426"/>
        <w:rPr>
          <w:rFonts w:ascii="Times New Roman" w:hAnsi="Times New Roman" w:cs="Times New Roman"/>
          <w:u w:val="single"/>
        </w:rPr>
      </w:pPr>
    </w:p>
    <w:p w:rsidR="00EE1CD4" w:rsidRPr="001363C8" w:rsidRDefault="00EE1CD4" w:rsidP="00146A68">
      <w:pPr>
        <w:spacing w:line="276" w:lineRule="auto"/>
        <w:ind w:left="-426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CD0D55">
        <w:rPr>
          <w:rFonts w:ascii="Times New Roman" w:hAnsi="Times New Roman" w:cs="Times New Roman"/>
          <w:u w:val="single"/>
        </w:rPr>
        <w:t xml:space="preserve">Тема: </w:t>
      </w:r>
      <w:r w:rsidRPr="00CD0D55">
        <w:rPr>
          <w:rFonts w:ascii="Times New Roman" w:hAnsi="Times New Roman" w:cs="Times New Roman"/>
          <w:color w:val="000000"/>
          <w:sz w:val="24"/>
          <w:szCs w:val="24"/>
          <w:u w:val="single"/>
        </w:rPr>
        <w:t>Половой и возрастной состав населения России</w:t>
      </w:r>
      <w:r w:rsidRPr="00CD0D55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.</w:t>
      </w:r>
      <w:r w:rsidRPr="001363C8">
        <w:rPr>
          <w:rFonts w:ascii="Times New Roman" w:hAnsi="Times New Roman" w:cs="Times New Roman"/>
          <w:i/>
          <w:iCs/>
        </w:rPr>
        <w:t>Выявление признаков понятия ИЧР</w:t>
      </w:r>
    </w:p>
    <w:p w:rsidR="00EE1CD4" w:rsidRDefault="00EE1CD4" w:rsidP="001363C8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Задание 1. </w:t>
      </w:r>
      <w:r w:rsidRPr="001363C8">
        <w:rPr>
          <w:rFonts w:ascii="Times New Roman" w:hAnsi="Times New Roman" w:cs="Times New Roman"/>
        </w:rPr>
        <w:t>В каком из перечисленных высказываний содержится информация об индексе человеческого развития (ИЧР)?</w:t>
      </w:r>
    </w:p>
    <w:p w:rsidR="00EE1CD4" w:rsidRDefault="00EE1CD4" w:rsidP="001363C8">
      <w:pPr>
        <w:pStyle w:val="NoSpacing"/>
        <w:ind w:left="-426"/>
        <w:rPr>
          <w:rFonts w:ascii="Times New Roman" w:hAnsi="Times New Roman" w:cs="Times New Roman"/>
        </w:rPr>
      </w:pPr>
      <w:r w:rsidRPr="001363C8">
        <w:rPr>
          <w:rFonts w:ascii="Times New Roman" w:hAnsi="Times New Roman" w:cs="Times New Roman"/>
        </w:rPr>
        <w:t xml:space="preserve"> 1) В России в расчете на каждую 1000 жителей женщин больше на 160 человек, соотношение числа мужчин и женщин различается в зависимости от возраста. </w:t>
      </w:r>
    </w:p>
    <w:p w:rsidR="00EE1CD4" w:rsidRDefault="00EE1CD4" w:rsidP="001363C8">
      <w:pPr>
        <w:pStyle w:val="NoSpacing"/>
        <w:ind w:left="-426"/>
        <w:rPr>
          <w:rFonts w:ascii="Times New Roman" w:hAnsi="Times New Roman" w:cs="Times New Roman"/>
        </w:rPr>
      </w:pPr>
      <w:r w:rsidRPr="001363C8">
        <w:rPr>
          <w:rFonts w:ascii="Times New Roman" w:hAnsi="Times New Roman" w:cs="Times New Roman"/>
        </w:rPr>
        <w:t xml:space="preserve">2) При расчете этого показателя учитывается средняя ожидаемая продолжительность жизни, продолжительность обучения населения, уровень младенческой смертности и др. </w:t>
      </w:r>
    </w:p>
    <w:p w:rsidR="00EE1CD4" w:rsidRDefault="00EE1CD4" w:rsidP="001363C8">
      <w:pPr>
        <w:pStyle w:val="NoSpacing"/>
        <w:ind w:left="-426"/>
        <w:rPr>
          <w:rFonts w:ascii="Times New Roman" w:hAnsi="Times New Roman" w:cs="Times New Roman"/>
        </w:rPr>
      </w:pPr>
      <w:r w:rsidRPr="001363C8">
        <w:rPr>
          <w:rFonts w:ascii="Times New Roman" w:hAnsi="Times New Roman" w:cs="Times New Roman"/>
        </w:rPr>
        <w:t xml:space="preserve">3) В разных частях страны показатели естественного прироста и убыли населения неодинаковы, в большинстве регионов характерна естественная убыль населения. </w:t>
      </w:r>
    </w:p>
    <w:p w:rsidR="00EE1CD4" w:rsidRDefault="00EE1CD4" w:rsidP="001363C8">
      <w:pPr>
        <w:pStyle w:val="NoSpacing"/>
        <w:ind w:left="-426"/>
        <w:rPr>
          <w:rFonts w:ascii="Times New Roman" w:hAnsi="Times New Roman" w:cs="Times New Roman"/>
        </w:rPr>
      </w:pPr>
      <w:r w:rsidRPr="001363C8">
        <w:rPr>
          <w:rFonts w:ascii="Times New Roman" w:hAnsi="Times New Roman" w:cs="Times New Roman"/>
        </w:rPr>
        <w:t>4) Уровень занятости населения зависит от демографической ситуации, уровня развития и особенностей хозяйства конкретной территории.</w:t>
      </w:r>
    </w:p>
    <w:p w:rsidR="00EE1CD4" w:rsidRDefault="00EE1CD4" w:rsidP="001363C8">
      <w:pPr>
        <w:pStyle w:val="NoSpacing"/>
        <w:ind w:left="-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Ответ: 2</w:t>
      </w:r>
    </w:p>
    <w:p w:rsidR="00EE1CD4" w:rsidRDefault="00EE1CD4" w:rsidP="001363C8">
      <w:pPr>
        <w:pStyle w:val="NoSpacing"/>
        <w:ind w:left="-426"/>
        <w:rPr>
          <w:rFonts w:ascii="Times New Roman" w:hAnsi="Times New Roman" w:cs="Times New Roman"/>
          <w:color w:val="000000"/>
          <w:sz w:val="24"/>
          <w:szCs w:val="24"/>
        </w:rPr>
      </w:pPr>
    </w:p>
    <w:p w:rsidR="00EE1CD4" w:rsidRPr="00A53F6F" w:rsidRDefault="00EE1CD4" w:rsidP="001363C8">
      <w:pPr>
        <w:pStyle w:val="NoSpacing"/>
        <w:ind w:left="-426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Задание 2 </w:t>
      </w:r>
      <w:r>
        <w:rPr>
          <w:rFonts w:ascii="Times New Roman" w:hAnsi="Times New Roman" w:cs="Times New Roman"/>
          <w:i/>
          <w:iCs/>
        </w:rPr>
        <w:t>И</w:t>
      </w:r>
      <w:r w:rsidRPr="00A53F6F">
        <w:rPr>
          <w:rFonts w:ascii="Times New Roman" w:hAnsi="Times New Roman" w:cs="Times New Roman"/>
          <w:i/>
          <w:iCs/>
        </w:rPr>
        <w:t>спользовать понятия «естественный прирост населения», «миграционный прирост населения», «общий прирост населения» для решения задачи.</w:t>
      </w:r>
    </w:p>
    <w:p w:rsidR="00EE1CD4" w:rsidRPr="00A53F6F" w:rsidRDefault="00EE1CD4" w:rsidP="001363C8">
      <w:pPr>
        <w:pStyle w:val="NoSpacing"/>
        <w:ind w:left="-426"/>
        <w:rPr>
          <w:rFonts w:ascii="Times New Roman" w:hAnsi="Times New Roman" w:cs="Times New Roman"/>
        </w:rPr>
      </w:pPr>
      <w:r w:rsidRPr="00A53F6F">
        <w:rPr>
          <w:rFonts w:ascii="Times New Roman" w:hAnsi="Times New Roman" w:cs="Times New Roman"/>
        </w:rPr>
        <w:t xml:space="preserve">Используя данные таблицы, определите величину миграционного прироста населения Владимирской области в 2021 г. </w:t>
      </w:r>
    </w:p>
    <w:p w:rsidR="00EE1CD4" w:rsidRPr="00A53F6F" w:rsidRDefault="00EE1CD4" w:rsidP="001363C8">
      <w:pPr>
        <w:pStyle w:val="NoSpacing"/>
        <w:ind w:left="-426"/>
        <w:rPr>
          <w:rFonts w:ascii="Times New Roman" w:hAnsi="Times New Roman" w:cs="Times New Roman"/>
        </w:rPr>
      </w:pPr>
      <w:r w:rsidRPr="00A53F6F">
        <w:rPr>
          <w:rFonts w:ascii="Times New Roman" w:hAnsi="Times New Roman" w:cs="Times New Roman"/>
        </w:rPr>
        <w:t>Численность и естественный прирост населения Владимирской области (человек)</w:t>
      </w:r>
    </w:p>
    <w:p w:rsidR="00EE1CD4" w:rsidRPr="00A53F6F" w:rsidRDefault="00EE1CD4" w:rsidP="001363C8">
      <w:pPr>
        <w:pStyle w:val="NoSpacing"/>
        <w:ind w:left="-426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7"/>
        <w:gridCol w:w="1560"/>
        <w:gridCol w:w="1417"/>
        <w:gridCol w:w="1411"/>
      </w:tblGrid>
      <w:tr w:rsidR="00EE1CD4" w:rsidRPr="00C96C25">
        <w:tc>
          <w:tcPr>
            <w:tcW w:w="4957" w:type="dxa"/>
          </w:tcPr>
          <w:p w:rsidR="00EE1CD4" w:rsidRPr="00C96C25" w:rsidRDefault="00EE1CD4" w:rsidP="001363C8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560" w:type="dxa"/>
          </w:tcPr>
          <w:p w:rsidR="00EE1CD4" w:rsidRPr="00C96C25" w:rsidRDefault="00EE1CD4" w:rsidP="001363C8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2020 г.</w:t>
            </w:r>
          </w:p>
        </w:tc>
        <w:tc>
          <w:tcPr>
            <w:tcW w:w="1417" w:type="dxa"/>
          </w:tcPr>
          <w:p w:rsidR="00EE1CD4" w:rsidRPr="00C96C25" w:rsidRDefault="00EE1CD4" w:rsidP="001363C8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2021 г</w:t>
            </w:r>
          </w:p>
        </w:tc>
        <w:tc>
          <w:tcPr>
            <w:tcW w:w="1411" w:type="dxa"/>
          </w:tcPr>
          <w:p w:rsidR="00EE1CD4" w:rsidRPr="00C96C25" w:rsidRDefault="00EE1CD4" w:rsidP="001363C8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2022 г.</w:t>
            </w:r>
          </w:p>
        </w:tc>
      </w:tr>
      <w:tr w:rsidR="00EE1CD4" w:rsidRPr="00C96C25">
        <w:tc>
          <w:tcPr>
            <w:tcW w:w="4957" w:type="dxa"/>
          </w:tcPr>
          <w:p w:rsidR="00EE1CD4" w:rsidRPr="00C96C25" w:rsidRDefault="00EE1CD4" w:rsidP="001363C8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Численность постоянного населения на 1 января</w:t>
            </w:r>
          </w:p>
        </w:tc>
        <w:tc>
          <w:tcPr>
            <w:tcW w:w="1560" w:type="dxa"/>
          </w:tcPr>
          <w:p w:rsidR="00EE1CD4" w:rsidRPr="00C96C25" w:rsidRDefault="00EE1CD4" w:rsidP="001363C8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1 358 416</w:t>
            </w:r>
          </w:p>
        </w:tc>
        <w:tc>
          <w:tcPr>
            <w:tcW w:w="1417" w:type="dxa"/>
          </w:tcPr>
          <w:p w:rsidR="00EE1CD4" w:rsidRPr="00C96C25" w:rsidRDefault="00EE1CD4" w:rsidP="001363C8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1 342 099</w:t>
            </w:r>
          </w:p>
        </w:tc>
        <w:tc>
          <w:tcPr>
            <w:tcW w:w="1411" w:type="dxa"/>
          </w:tcPr>
          <w:p w:rsidR="00EE1CD4" w:rsidRPr="00C96C25" w:rsidRDefault="00EE1CD4" w:rsidP="001363C8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1 323 659</w:t>
            </w:r>
          </w:p>
        </w:tc>
      </w:tr>
      <w:tr w:rsidR="00EE1CD4" w:rsidRPr="00C96C25">
        <w:tc>
          <w:tcPr>
            <w:tcW w:w="4957" w:type="dxa"/>
          </w:tcPr>
          <w:p w:rsidR="00EE1CD4" w:rsidRPr="00C96C25" w:rsidRDefault="00EE1CD4" w:rsidP="001363C8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Естественный прирост населения, значение показателя за год</w:t>
            </w:r>
          </w:p>
        </w:tc>
        <w:tc>
          <w:tcPr>
            <w:tcW w:w="1560" w:type="dxa"/>
          </w:tcPr>
          <w:p w:rsidR="00EE1CD4" w:rsidRPr="00C96C25" w:rsidRDefault="00EE1CD4" w:rsidP="001363C8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- 14 490</w:t>
            </w:r>
          </w:p>
        </w:tc>
        <w:tc>
          <w:tcPr>
            <w:tcW w:w="1417" w:type="dxa"/>
          </w:tcPr>
          <w:p w:rsidR="00EE1CD4" w:rsidRPr="00C96C25" w:rsidRDefault="00EE1CD4" w:rsidP="001363C8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- 18 914</w:t>
            </w:r>
          </w:p>
        </w:tc>
        <w:tc>
          <w:tcPr>
            <w:tcW w:w="1411" w:type="dxa"/>
          </w:tcPr>
          <w:p w:rsidR="00EE1CD4" w:rsidRPr="00C96C25" w:rsidRDefault="00EE1CD4" w:rsidP="001363C8">
            <w:pPr>
              <w:pStyle w:val="NoSpacing"/>
              <w:rPr>
                <w:rFonts w:ascii="Times New Roman" w:hAnsi="Times New Roman" w:cs="Times New Roman"/>
              </w:rPr>
            </w:pPr>
            <w:r w:rsidRPr="00C96C25">
              <w:rPr>
                <w:rFonts w:ascii="Times New Roman" w:hAnsi="Times New Roman" w:cs="Times New Roman"/>
              </w:rPr>
              <w:t>Нет данных</w:t>
            </w:r>
          </w:p>
        </w:tc>
      </w:tr>
    </w:tbl>
    <w:p w:rsidR="00EE1CD4" w:rsidRPr="00A53F6F" w:rsidRDefault="00EE1CD4" w:rsidP="001363C8">
      <w:pPr>
        <w:pStyle w:val="NoSpacing"/>
        <w:ind w:left="-426"/>
        <w:rPr>
          <w:rFonts w:ascii="Times New Roman" w:hAnsi="Times New Roman" w:cs="Times New Roman"/>
        </w:rPr>
      </w:pPr>
    </w:p>
    <w:p w:rsidR="00EE1CD4" w:rsidRDefault="00EE1CD4" w:rsidP="00A53F6F">
      <w:pPr>
        <w:pStyle w:val="NoSpacing"/>
        <w:ind w:left="-426"/>
        <w:rPr>
          <w:rFonts w:ascii="Times New Roman" w:hAnsi="Times New Roman" w:cs="Times New Roman"/>
        </w:rPr>
      </w:pPr>
      <w:r w:rsidRPr="00A53F6F">
        <w:rPr>
          <w:rFonts w:ascii="Times New Roman" w:hAnsi="Times New Roman" w:cs="Times New Roman"/>
        </w:rPr>
        <w:t>Ответ: 474 человека.</w:t>
      </w:r>
    </w:p>
    <w:p w:rsidR="00EE1CD4" w:rsidRPr="00A53F6F" w:rsidRDefault="00EE1CD4" w:rsidP="00A53F6F">
      <w:pPr>
        <w:pStyle w:val="NoSpacing"/>
        <w:ind w:left="-426"/>
        <w:rPr>
          <w:rFonts w:ascii="Times New Roman" w:hAnsi="Times New Roman" w:cs="Times New Roman"/>
        </w:rPr>
      </w:pPr>
    </w:p>
    <w:p w:rsidR="00EE1CD4" w:rsidRDefault="00EE1CD4" w:rsidP="004F1E56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3. </w:t>
      </w:r>
      <w:r w:rsidRPr="00146A68">
        <w:rPr>
          <w:rFonts w:ascii="Times New Roman" w:hAnsi="Times New Roman" w:cs="Times New Roman"/>
        </w:rPr>
        <w:t>Расставьте возрастные группы в порядке увеличения их доли в численности населения России</w:t>
      </w:r>
      <w:r>
        <w:rPr>
          <w:rFonts w:ascii="Times New Roman" w:hAnsi="Times New Roman" w:cs="Times New Roman"/>
        </w:rPr>
        <w:t>, по состоянию на начало 2021 г</w:t>
      </w:r>
      <w:r w:rsidRPr="00146A68">
        <w:rPr>
          <w:rFonts w:ascii="Times New Roman" w:hAnsi="Times New Roman" w:cs="Times New Roman"/>
        </w:rPr>
        <w:t>.</w:t>
      </w:r>
    </w:p>
    <w:p w:rsidR="00EE1CD4" w:rsidRDefault="00EE1CD4" w:rsidP="004F1E56">
      <w:pPr>
        <w:pStyle w:val="NoSpacing"/>
        <w:rPr>
          <w:rFonts w:ascii="Times New Roman" w:hAnsi="Times New Roman" w:cs="Times New Roman"/>
        </w:rPr>
      </w:pPr>
    </w:p>
    <w:p w:rsidR="00EE1CD4" w:rsidRDefault="00EE1CD4" w:rsidP="004F1E56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15-65 лет (66,5%)</w:t>
      </w:r>
    </w:p>
    <w:p w:rsidR="00EE1CD4" w:rsidRDefault="00EE1CD4" w:rsidP="004F1E56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2)старше 65 (15,8%)</w:t>
      </w:r>
    </w:p>
    <w:p w:rsidR="00EE1CD4" w:rsidRDefault="00EE1CD4" w:rsidP="004F1E56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младше 15 лет (17,7%)</w:t>
      </w:r>
    </w:p>
    <w:p w:rsidR="00EE1CD4" w:rsidRDefault="00EE1CD4" w:rsidP="004F1E56">
      <w:pPr>
        <w:pStyle w:val="NoSpacing"/>
        <w:ind w:lef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Ответ: 2, 3, 1</w:t>
      </w:r>
    </w:p>
    <w:p w:rsidR="00EE1CD4" w:rsidRPr="00146A68" w:rsidRDefault="00EE1CD4" w:rsidP="00146A68">
      <w:pPr>
        <w:pStyle w:val="NoSpacing"/>
        <w:rPr>
          <w:rFonts w:ascii="Times New Roman" w:hAnsi="Times New Roman" w:cs="Times New Roman"/>
          <w:color w:val="000000"/>
        </w:rPr>
      </w:pPr>
    </w:p>
    <w:p w:rsidR="00EE1CD4" w:rsidRPr="007527D2" w:rsidRDefault="00EE1CD4" w:rsidP="007527D2">
      <w:pPr>
        <w:pStyle w:val="NoSpacing"/>
        <w:ind w:left="-426"/>
        <w:rPr>
          <w:rFonts w:ascii="Times New Roman" w:hAnsi="Times New Roman" w:cs="Times New Roman"/>
        </w:rPr>
      </w:pPr>
    </w:p>
    <w:sectPr w:rsidR="00EE1CD4" w:rsidRPr="007527D2" w:rsidSect="006243E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?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? Light"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72AF"/>
    <w:multiLevelType w:val="hybridMultilevel"/>
    <w:tmpl w:val="05142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5708A0"/>
    <w:multiLevelType w:val="hybridMultilevel"/>
    <w:tmpl w:val="1396E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2E590E"/>
    <w:multiLevelType w:val="hybridMultilevel"/>
    <w:tmpl w:val="D45ED8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4959CD"/>
    <w:multiLevelType w:val="hybridMultilevel"/>
    <w:tmpl w:val="75746B2E"/>
    <w:lvl w:ilvl="0" w:tplc="27B6FE40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8" w:hanging="360"/>
      </w:pPr>
    </w:lvl>
    <w:lvl w:ilvl="2" w:tplc="0419001B">
      <w:start w:val="1"/>
      <w:numFmt w:val="lowerRoman"/>
      <w:lvlText w:val="%3."/>
      <w:lvlJc w:val="right"/>
      <w:pPr>
        <w:ind w:left="1848" w:hanging="180"/>
      </w:pPr>
    </w:lvl>
    <w:lvl w:ilvl="3" w:tplc="0419000F">
      <w:start w:val="1"/>
      <w:numFmt w:val="decimal"/>
      <w:lvlText w:val="%4."/>
      <w:lvlJc w:val="left"/>
      <w:pPr>
        <w:ind w:left="2568" w:hanging="360"/>
      </w:pPr>
    </w:lvl>
    <w:lvl w:ilvl="4" w:tplc="04190019">
      <w:start w:val="1"/>
      <w:numFmt w:val="lowerLetter"/>
      <w:lvlText w:val="%5."/>
      <w:lvlJc w:val="left"/>
      <w:pPr>
        <w:ind w:left="3288" w:hanging="360"/>
      </w:pPr>
    </w:lvl>
    <w:lvl w:ilvl="5" w:tplc="0419001B">
      <w:start w:val="1"/>
      <w:numFmt w:val="lowerRoman"/>
      <w:lvlText w:val="%6."/>
      <w:lvlJc w:val="right"/>
      <w:pPr>
        <w:ind w:left="4008" w:hanging="180"/>
      </w:pPr>
    </w:lvl>
    <w:lvl w:ilvl="6" w:tplc="0419000F">
      <w:start w:val="1"/>
      <w:numFmt w:val="decimal"/>
      <w:lvlText w:val="%7."/>
      <w:lvlJc w:val="left"/>
      <w:pPr>
        <w:ind w:left="4728" w:hanging="360"/>
      </w:pPr>
    </w:lvl>
    <w:lvl w:ilvl="7" w:tplc="04190019">
      <w:start w:val="1"/>
      <w:numFmt w:val="lowerLetter"/>
      <w:lvlText w:val="%8."/>
      <w:lvlJc w:val="left"/>
      <w:pPr>
        <w:ind w:left="5448" w:hanging="360"/>
      </w:pPr>
    </w:lvl>
    <w:lvl w:ilvl="8" w:tplc="0419001B">
      <w:start w:val="1"/>
      <w:numFmt w:val="lowerRoman"/>
      <w:lvlText w:val="%9."/>
      <w:lvlJc w:val="right"/>
      <w:pPr>
        <w:ind w:left="6168" w:hanging="180"/>
      </w:pPr>
    </w:lvl>
  </w:abstractNum>
  <w:abstractNum w:abstractNumId="4">
    <w:nsid w:val="62646404"/>
    <w:multiLevelType w:val="hybridMultilevel"/>
    <w:tmpl w:val="EBCA33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0053BD"/>
    <w:multiLevelType w:val="hybridMultilevel"/>
    <w:tmpl w:val="1B282F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26387C"/>
    <w:multiLevelType w:val="hybridMultilevel"/>
    <w:tmpl w:val="10C80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6DF7"/>
    <w:rsid w:val="00006486"/>
    <w:rsid w:val="000C0144"/>
    <w:rsid w:val="001363C8"/>
    <w:rsid w:val="00136DF7"/>
    <w:rsid w:val="00146A68"/>
    <w:rsid w:val="00165DBB"/>
    <w:rsid w:val="00166430"/>
    <w:rsid w:val="001B4AD3"/>
    <w:rsid w:val="001C7BC2"/>
    <w:rsid w:val="001D7C0C"/>
    <w:rsid w:val="002047AA"/>
    <w:rsid w:val="00253B9A"/>
    <w:rsid w:val="002E07A9"/>
    <w:rsid w:val="00300769"/>
    <w:rsid w:val="003A4EFF"/>
    <w:rsid w:val="003A556D"/>
    <w:rsid w:val="003B2AC3"/>
    <w:rsid w:val="004100CB"/>
    <w:rsid w:val="00443A0D"/>
    <w:rsid w:val="00482E6D"/>
    <w:rsid w:val="004E2978"/>
    <w:rsid w:val="004F0C1F"/>
    <w:rsid w:val="004F1E56"/>
    <w:rsid w:val="00577B99"/>
    <w:rsid w:val="005D7F36"/>
    <w:rsid w:val="006243ED"/>
    <w:rsid w:val="006376FB"/>
    <w:rsid w:val="006E5B22"/>
    <w:rsid w:val="007527D2"/>
    <w:rsid w:val="00794CD2"/>
    <w:rsid w:val="007D3407"/>
    <w:rsid w:val="00847202"/>
    <w:rsid w:val="008720FE"/>
    <w:rsid w:val="008737D7"/>
    <w:rsid w:val="00883767"/>
    <w:rsid w:val="008C4233"/>
    <w:rsid w:val="0094240A"/>
    <w:rsid w:val="009D5583"/>
    <w:rsid w:val="009E085E"/>
    <w:rsid w:val="00A52445"/>
    <w:rsid w:val="00A53F6F"/>
    <w:rsid w:val="00AE13DD"/>
    <w:rsid w:val="00AE6159"/>
    <w:rsid w:val="00B04ED3"/>
    <w:rsid w:val="00B0575E"/>
    <w:rsid w:val="00B26D7F"/>
    <w:rsid w:val="00B765BC"/>
    <w:rsid w:val="00BC79C3"/>
    <w:rsid w:val="00BE132D"/>
    <w:rsid w:val="00BF1918"/>
    <w:rsid w:val="00C133F1"/>
    <w:rsid w:val="00C421BE"/>
    <w:rsid w:val="00C47724"/>
    <w:rsid w:val="00C51CA6"/>
    <w:rsid w:val="00C77269"/>
    <w:rsid w:val="00C926C6"/>
    <w:rsid w:val="00C96C25"/>
    <w:rsid w:val="00CA20F4"/>
    <w:rsid w:val="00CD0D55"/>
    <w:rsid w:val="00D3471B"/>
    <w:rsid w:val="00D501CB"/>
    <w:rsid w:val="00D7681A"/>
    <w:rsid w:val="00DA3C20"/>
    <w:rsid w:val="00DD248B"/>
    <w:rsid w:val="00DF0A9F"/>
    <w:rsid w:val="00DF5F4A"/>
    <w:rsid w:val="00E84C0D"/>
    <w:rsid w:val="00EA611F"/>
    <w:rsid w:val="00EE1CD4"/>
    <w:rsid w:val="00F151C1"/>
    <w:rsid w:val="00F75B0E"/>
    <w:rsid w:val="00F97589"/>
    <w:rsid w:val="00FA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等?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A68"/>
    <w:pPr>
      <w:spacing w:after="160" w:line="25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0144"/>
    <w:pPr>
      <w:keepNext/>
      <w:keepLines/>
      <w:spacing w:before="240" w:after="0" w:line="259" w:lineRule="auto"/>
      <w:outlineLvl w:val="0"/>
    </w:pPr>
    <w:rPr>
      <w:rFonts w:ascii="Calibri Light" w:eastAsia="等? Light" w:hAnsi="Calibri Light" w:cs="Calibri Light"/>
      <w:color w:val="2F5496"/>
      <w:sz w:val="32"/>
      <w:szCs w:val="32"/>
      <w:lang w:eastAsia="zh-CN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79C3"/>
    <w:pPr>
      <w:keepNext/>
      <w:keepLines/>
      <w:spacing w:before="40" w:after="0" w:line="259" w:lineRule="auto"/>
      <w:outlineLvl w:val="3"/>
    </w:pPr>
    <w:rPr>
      <w:rFonts w:ascii="Calibri Light" w:eastAsia="等? Light" w:hAnsi="Calibri Light" w:cs="Calibri Light"/>
      <w:i/>
      <w:iCs/>
      <w:color w:val="2F5496"/>
      <w:lang w:eastAsia="zh-CN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C0144"/>
    <w:pPr>
      <w:keepNext/>
      <w:keepLines/>
      <w:spacing w:before="40" w:after="0" w:line="259" w:lineRule="auto"/>
      <w:outlineLvl w:val="4"/>
    </w:pPr>
    <w:rPr>
      <w:rFonts w:ascii="Calibri Light" w:eastAsia="等? Light" w:hAnsi="Calibri Light" w:cs="Calibri Light"/>
      <w:color w:val="2F5496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C0144"/>
    <w:rPr>
      <w:rFonts w:ascii="Calibri Light" w:eastAsia="等? Light" w:hAnsi="Calibri Light" w:cs="Calibri Light"/>
      <w:color w:val="2F5496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C79C3"/>
    <w:rPr>
      <w:rFonts w:ascii="Calibri Light" w:eastAsia="等? Light" w:hAnsi="Calibri Light" w:cs="Calibri Light"/>
      <w:i/>
      <w:iCs/>
      <w:color w:val="2F549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C0144"/>
    <w:rPr>
      <w:rFonts w:ascii="Calibri Light" w:eastAsia="等? Light" w:hAnsi="Calibri Light" w:cs="Calibri Light"/>
      <w:color w:val="2F5496"/>
    </w:rPr>
  </w:style>
  <w:style w:type="paragraph" w:styleId="NoSpacing">
    <w:name w:val="No Spacing"/>
    <w:uiPriority w:val="99"/>
    <w:qFormat/>
    <w:rsid w:val="006243ED"/>
    <w:rPr>
      <w:rFonts w:cs="Calibri"/>
      <w:lang w:eastAsia="zh-CN"/>
    </w:rPr>
  </w:style>
  <w:style w:type="character" w:styleId="Hyperlink">
    <w:name w:val="Hyperlink"/>
    <w:basedOn w:val="DefaultParagraphFont"/>
    <w:uiPriority w:val="99"/>
    <w:rsid w:val="006243ED"/>
    <w:rPr>
      <w:color w:val="0563C1"/>
      <w:u w:val="single"/>
    </w:rPr>
  </w:style>
  <w:style w:type="table" w:styleId="TableGrid">
    <w:name w:val="Table Grid"/>
    <w:basedOn w:val="TableNormal"/>
    <w:uiPriority w:val="99"/>
    <w:rsid w:val="001363C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rsid w:val="0016643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character" w:customStyle="1" w:styleId="word-input">
    <w:name w:val="word-input"/>
    <w:basedOn w:val="DefaultParagraphFont"/>
    <w:uiPriority w:val="99"/>
    <w:rsid w:val="00EA61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574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57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74611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574706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57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574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57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57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74513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574527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574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574652">
                      <w:marLeft w:val="0"/>
                      <w:marRight w:val="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574663">
                      <w:marLeft w:val="0"/>
                      <w:marRight w:val="0"/>
                      <w:marTop w:val="45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574502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4" w:color="32D7C0"/>
                            <w:left w:val="single" w:sz="6" w:space="15" w:color="32D7C0"/>
                            <w:bottom w:val="single" w:sz="6" w:space="5" w:color="32D7C0"/>
                            <w:right w:val="single" w:sz="6" w:space="15" w:color="32D7C0"/>
                          </w:divBdr>
                        </w:div>
                        <w:div w:id="764574579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4" w:color="32D7C0"/>
                            <w:left w:val="single" w:sz="6" w:space="15" w:color="32D7C0"/>
                            <w:bottom w:val="single" w:sz="6" w:space="5" w:color="32D7C0"/>
                            <w:right w:val="single" w:sz="6" w:space="15" w:color="32D7C0"/>
                          </w:divBdr>
                        </w:div>
                        <w:div w:id="764574631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4" w:color="32D7C0"/>
                            <w:left w:val="single" w:sz="6" w:space="15" w:color="32D7C0"/>
                            <w:bottom w:val="single" w:sz="6" w:space="5" w:color="32D7C0"/>
                            <w:right w:val="single" w:sz="6" w:space="15" w:color="32D7C0"/>
                          </w:divBdr>
                        </w:div>
                        <w:div w:id="764574720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4" w:color="32D7C0"/>
                            <w:left w:val="single" w:sz="6" w:space="15" w:color="32D7C0"/>
                            <w:bottom w:val="single" w:sz="6" w:space="5" w:color="32D7C0"/>
                            <w:right w:val="single" w:sz="6" w:space="15" w:color="32D7C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74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57460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471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57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5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74662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574687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57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574555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57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574468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764574660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4574524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764574623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4574574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764574514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6457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574503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76457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457453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764574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4574649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76457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7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5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74608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574601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57449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574533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574648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4574676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457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57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74469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5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57461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57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574477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764574635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457450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764574609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4574699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764574710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64574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574507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764574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4574643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764574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4574669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764574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64574505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457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57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74517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574554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57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574642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574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574537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764574617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457465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764574714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4574674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764574532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64574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574465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764574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4574495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764574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4574628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76457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7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57461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74463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574493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574538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574570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574596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457469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57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5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74639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574671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57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57451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574474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8" w:color="32D7C0"/>
                            <w:left w:val="single" w:sz="6" w:space="8" w:color="32D7C0"/>
                            <w:bottom w:val="single" w:sz="6" w:space="8" w:color="32D7C0"/>
                            <w:right w:val="single" w:sz="6" w:space="8" w:color="32D7C0"/>
                          </w:divBdr>
                        </w:div>
                        <w:div w:id="764574488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8" w:color="32D7C0"/>
                            <w:left w:val="single" w:sz="6" w:space="8" w:color="32D7C0"/>
                            <w:bottom w:val="single" w:sz="6" w:space="8" w:color="32D7C0"/>
                            <w:right w:val="single" w:sz="6" w:space="8" w:color="32D7C0"/>
                          </w:divBdr>
                        </w:div>
                        <w:div w:id="764574593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8" w:color="32D7C0"/>
                            <w:left w:val="single" w:sz="6" w:space="8" w:color="32D7C0"/>
                            <w:bottom w:val="single" w:sz="6" w:space="8" w:color="32D7C0"/>
                            <w:right w:val="single" w:sz="6" w:space="8" w:color="32D7C0"/>
                          </w:divBdr>
                        </w:div>
                        <w:div w:id="764574607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8" w:color="32D7C0"/>
                            <w:left w:val="single" w:sz="6" w:space="8" w:color="32D7C0"/>
                            <w:bottom w:val="single" w:sz="6" w:space="8" w:color="32D7C0"/>
                            <w:right w:val="single" w:sz="6" w:space="8" w:color="32D7C0"/>
                          </w:divBdr>
                        </w:div>
                        <w:div w:id="764574658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8" w:color="32D7C0"/>
                            <w:left w:val="single" w:sz="6" w:space="8" w:color="32D7C0"/>
                            <w:bottom w:val="single" w:sz="6" w:space="8" w:color="32D7C0"/>
                            <w:right w:val="single" w:sz="6" w:space="8" w:color="32D7C0"/>
                          </w:divBdr>
                        </w:div>
                        <w:div w:id="764574709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8" w:color="32D7C0"/>
                            <w:left w:val="single" w:sz="6" w:space="8" w:color="32D7C0"/>
                            <w:bottom w:val="single" w:sz="6" w:space="8" w:color="32D7C0"/>
                            <w:right w:val="single" w:sz="6" w:space="8" w:color="32D7C0"/>
                          </w:divBdr>
                        </w:div>
                        <w:div w:id="764574715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8" w:color="32D7C0"/>
                            <w:left w:val="single" w:sz="6" w:space="8" w:color="32D7C0"/>
                            <w:bottom w:val="single" w:sz="6" w:space="8" w:color="32D7C0"/>
                            <w:right w:val="single" w:sz="6" w:space="8" w:color="32D7C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74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57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74597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57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574539">
                      <w:marLeft w:val="0"/>
                      <w:marRight w:val="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574634">
                      <w:marLeft w:val="0"/>
                      <w:marRight w:val="0"/>
                      <w:marTop w:val="45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574467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4" w:color="32D7C0"/>
                            <w:left w:val="single" w:sz="6" w:space="15" w:color="32D7C0"/>
                            <w:bottom w:val="single" w:sz="6" w:space="5" w:color="32D7C0"/>
                            <w:right w:val="single" w:sz="6" w:space="15" w:color="32D7C0"/>
                          </w:divBdr>
                        </w:div>
                        <w:div w:id="764574509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4" w:color="32D7C0"/>
                            <w:left w:val="single" w:sz="6" w:space="15" w:color="32D7C0"/>
                            <w:bottom w:val="single" w:sz="6" w:space="5" w:color="32D7C0"/>
                            <w:right w:val="single" w:sz="6" w:space="15" w:color="32D7C0"/>
                          </w:divBdr>
                        </w:div>
                        <w:div w:id="764574564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4" w:color="32D7C0"/>
                            <w:left w:val="single" w:sz="6" w:space="15" w:color="32D7C0"/>
                            <w:bottom w:val="single" w:sz="6" w:space="5" w:color="32D7C0"/>
                            <w:right w:val="single" w:sz="6" w:space="15" w:color="32D7C0"/>
                          </w:divBdr>
                        </w:div>
                        <w:div w:id="764574613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4" w:color="32D7C0"/>
                            <w:left w:val="single" w:sz="6" w:space="15" w:color="32D7C0"/>
                            <w:bottom w:val="single" w:sz="6" w:space="5" w:color="32D7C0"/>
                            <w:right w:val="single" w:sz="6" w:space="15" w:color="32D7C0"/>
                          </w:divBdr>
                        </w:div>
                        <w:div w:id="764574621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4" w:color="32D7C0"/>
                            <w:left w:val="single" w:sz="6" w:space="15" w:color="32D7C0"/>
                            <w:bottom w:val="single" w:sz="6" w:space="5" w:color="32D7C0"/>
                            <w:right w:val="single" w:sz="6" w:space="15" w:color="32D7C0"/>
                          </w:divBdr>
                        </w:div>
                        <w:div w:id="764574672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4" w:color="32D7C0"/>
                            <w:left w:val="single" w:sz="6" w:space="15" w:color="32D7C0"/>
                            <w:bottom w:val="single" w:sz="6" w:space="5" w:color="32D7C0"/>
                            <w:right w:val="single" w:sz="6" w:space="15" w:color="32D7C0"/>
                          </w:divBdr>
                        </w:div>
                        <w:div w:id="764574694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4" w:color="32D7C0"/>
                            <w:left w:val="single" w:sz="6" w:space="15" w:color="32D7C0"/>
                            <w:bottom w:val="single" w:sz="6" w:space="5" w:color="32D7C0"/>
                            <w:right w:val="single" w:sz="6" w:space="15" w:color="32D7C0"/>
                          </w:divBdr>
                        </w:div>
                        <w:div w:id="764574701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4" w:color="32D7C0"/>
                            <w:left w:val="single" w:sz="6" w:space="15" w:color="32D7C0"/>
                            <w:bottom w:val="single" w:sz="6" w:space="5" w:color="32D7C0"/>
                            <w:right w:val="single" w:sz="6" w:space="15" w:color="32D7C0"/>
                          </w:divBdr>
                        </w:div>
                        <w:div w:id="764574719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4" w:color="32D7C0"/>
                            <w:left w:val="single" w:sz="6" w:space="15" w:color="32D7C0"/>
                            <w:bottom w:val="single" w:sz="6" w:space="5" w:color="32D7C0"/>
                            <w:right w:val="single" w:sz="6" w:space="15" w:color="32D7C0"/>
                          </w:divBdr>
                        </w:div>
                      </w:divsChild>
                    </w:div>
                  </w:divsChild>
                </w:div>
              </w:divsChild>
            </w:div>
            <w:div w:id="764574688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4574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57457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464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74562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574605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574615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574622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574726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4574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57459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74722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57448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57449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574526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574592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45747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57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57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74552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574707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57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457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57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74498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574664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57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57457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574476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8" w:color="32D7C0"/>
                            <w:left w:val="single" w:sz="6" w:space="8" w:color="32D7C0"/>
                            <w:bottom w:val="single" w:sz="6" w:space="8" w:color="32D7C0"/>
                            <w:right w:val="single" w:sz="6" w:space="8" w:color="32D7C0"/>
                          </w:divBdr>
                        </w:div>
                        <w:div w:id="764574534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8" w:color="32D7C0"/>
                            <w:left w:val="single" w:sz="6" w:space="8" w:color="32D7C0"/>
                            <w:bottom w:val="single" w:sz="6" w:space="8" w:color="32D7C0"/>
                            <w:right w:val="single" w:sz="6" w:space="8" w:color="32D7C0"/>
                          </w:divBdr>
                        </w:div>
                        <w:div w:id="764574606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8" w:color="32D7C0"/>
                            <w:left w:val="single" w:sz="6" w:space="8" w:color="32D7C0"/>
                            <w:bottom w:val="single" w:sz="6" w:space="8" w:color="32D7C0"/>
                            <w:right w:val="single" w:sz="6" w:space="8" w:color="32D7C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7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57452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744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57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57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57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57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457465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57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57446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5747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57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57454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470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74696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574515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574595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574702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574713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4574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57450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74680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574481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574518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574560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57456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457451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574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5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74521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574582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4574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57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74542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574718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57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574578">
                      <w:marLeft w:val="0"/>
                      <w:marRight w:val="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574655">
                      <w:marLeft w:val="0"/>
                      <w:marRight w:val="0"/>
                      <w:marTop w:val="45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574471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4" w:color="32D7C0"/>
                            <w:left w:val="single" w:sz="6" w:space="15" w:color="32D7C0"/>
                            <w:bottom w:val="single" w:sz="6" w:space="5" w:color="32D7C0"/>
                            <w:right w:val="single" w:sz="6" w:space="15" w:color="32D7C0"/>
                          </w:divBdr>
                        </w:div>
                        <w:div w:id="764574486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4" w:color="32D7C0"/>
                            <w:left w:val="single" w:sz="6" w:space="15" w:color="32D7C0"/>
                            <w:bottom w:val="single" w:sz="6" w:space="5" w:color="32D7C0"/>
                            <w:right w:val="single" w:sz="6" w:space="15" w:color="32D7C0"/>
                          </w:divBdr>
                        </w:div>
                        <w:div w:id="764574548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4" w:color="32D7C0"/>
                            <w:left w:val="single" w:sz="6" w:space="15" w:color="32D7C0"/>
                            <w:bottom w:val="single" w:sz="6" w:space="5" w:color="32D7C0"/>
                            <w:right w:val="single" w:sz="6" w:space="15" w:color="32D7C0"/>
                          </w:divBdr>
                        </w:div>
                        <w:div w:id="764574565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4" w:color="32D7C0"/>
                            <w:left w:val="single" w:sz="6" w:space="15" w:color="32D7C0"/>
                            <w:bottom w:val="single" w:sz="6" w:space="5" w:color="32D7C0"/>
                            <w:right w:val="single" w:sz="6" w:space="15" w:color="32D7C0"/>
                          </w:divBdr>
                        </w:div>
                        <w:div w:id="764574665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4" w:color="32D7C0"/>
                            <w:left w:val="single" w:sz="6" w:space="15" w:color="32D7C0"/>
                            <w:bottom w:val="single" w:sz="6" w:space="5" w:color="32D7C0"/>
                            <w:right w:val="single" w:sz="6" w:space="15" w:color="32D7C0"/>
                          </w:divBdr>
                        </w:div>
                        <w:div w:id="764574666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4" w:color="32D7C0"/>
                            <w:left w:val="single" w:sz="6" w:space="15" w:color="32D7C0"/>
                            <w:bottom w:val="single" w:sz="6" w:space="5" w:color="32D7C0"/>
                            <w:right w:val="single" w:sz="6" w:space="15" w:color="32D7C0"/>
                          </w:divBdr>
                        </w:div>
                        <w:div w:id="764574693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4" w:color="32D7C0"/>
                            <w:left w:val="single" w:sz="6" w:space="15" w:color="32D7C0"/>
                            <w:bottom w:val="single" w:sz="6" w:space="5" w:color="32D7C0"/>
                            <w:right w:val="single" w:sz="6" w:space="15" w:color="32D7C0"/>
                          </w:divBdr>
                        </w:div>
                        <w:div w:id="764574705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4" w:color="32D7C0"/>
                            <w:left w:val="single" w:sz="6" w:space="15" w:color="32D7C0"/>
                            <w:bottom w:val="single" w:sz="6" w:space="5" w:color="32D7C0"/>
                            <w:right w:val="single" w:sz="6" w:space="15" w:color="32D7C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74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57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74522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574633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57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574485">
                      <w:marLeft w:val="0"/>
                      <w:marRight w:val="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574612">
                      <w:marLeft w:val="0"/>
                      <w:marRight w:val="0"/>
                      <w:marTop w:val="45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574472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4" w:color="32D7C0"/>
                            <w:left w:val="single" w:sz="6" w:space="15" w:color="32D7C0"/>
                            <w:bottom w:val="single" w:sz="6" w:space="5" w:color="32D7C0"/>
                            <w:right w:val="single" w:sz="6" w:space="15" w:color="32D7C0"/>
                          </w:divBdr>
                        </w:div>
                        <w:div w:id="764574525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4" w:color="32D7C0"/>
                            <w:left w:val="single" w:sz="6" w:space="15" w:color="32D7C0"/>
                            <w:bottom w:val="single" w:sz="6" w:space="5" w:color="32D7C0"/>
                            <w:right w:val="single" w:sz="6" w:space="15" w:color="32D7C0"/>
                          </w:divBdr>
                        </w:div>
                        <w:div w:id="764574618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4" w:color="32D7C0"/>
                            <w:left w:val="single" w:sz="6" w:space="15" w:color="32D7C0"/>
                            <w:bottom w:val="single" w:sz="6" w:space="5" w:color="32D7C0"/>
                            <w:right w:val="single" w:sz="6" w:space="15" w:color="32D7C0"/>
                          </w:divBdr>
                        </w:div>
                        <w:div w:id="764574620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4" w:color="32D7C0"/>
                            <w:left w:val="single" w:sz="6" w:space="15" w:color="32D7C0"/>
                            <w:bottom w:val="single" w:sz="6" w:space="5" w:color="32D7C0"/>
                            <w:right w:val="single" w:sz="6" w:space="15" w:color="32D7C0"/>
                          </w:divBdr>
                        </w:div>
                        <w:div w:id="764574673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4" w:color="32D7C0"/>
                            <w:left w:val="single" w:sz="6" w:space="15" w:color="32D7C0"/>
                            <w:bottom w:val="single" w:sz="6" w:space="5" w:color="32D7C0"/>
                            <w:right w:val="single" w:sz="6" w:space="15" w:color="32D7C0"/>
                          </w:divBdr>
                        </w:div>
                        <w:div w:id="764574689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4" w:color="32D7C0"/>
                            <w:left w:val="single" w:sz="6" w:space="15" w:color="32D7C0"/>
                            <w:bottom w:val="single" w:sz="6" w:space="5" w:color="32D7C0"/>
                            <w:right w:val="single" w:sz="6" w:space="15" w:color="32D7C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74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57453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7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5745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574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57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74501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57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574494">
                      <w:marLeft w:val="0"/>
                      <w:marRight w:val="0"/>
                      <w:marTop w:val="45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574483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4" w:color="32D7C0"/>
                            <w:left w:val="single" w:sz="6" w:space="15" w:color="32D7C0"/>
                            <w:bottom w:val="single" w:sz="6" w:space="5" w:color="32D7C0"/>
                            <w:right w:val="single" w:sz="6" w:space="15" w:color="32D7C0"/>
                          </w:divBdr>
                        </w:div>
                        <w:div w:id="764574506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4" w:color="32D7C0"/>
                            <w:left w:val="single" w:sz="6" w:space="15" w:color="32D7C0"/>
                            <w:bottom w:val="single" w:sz="6" w:space="5" w:color="32D7C0"/>
                            <w:right w:val="single" w:sz="6" w:space="15" w:color="32D7C0"/>
                          </w:divBdr>
                        </w:div>
                        <w:div w:id="764574520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4" w:color="32D7C0"/>
                            <w:left w:val="single" w:sz="6" w:space="15" w:color="32D7C0"/>
                            <w:bottom w:val="single" w:sz="6" w:space="5" w:color="32D7C0"/>
                            <w:right w:val="single" w:sz="6" w:space="15" w:color="32D7C0"/>
                          </w:divBdr>
                        </w:div>
                        <w:div w:id="764574568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4" w:color="32D7C0"/>
                            <w:left w:val="single" w:sz="6" w:space="15" w:color="32D7C0"/>
                            <w:bottom w:val="single" w:sz="6" w:space="5" w:color="32D7C0"/>
                            <w:right w:val="single" w:sz="6" w:space="15" w:color="32D7C0"/>
                          </w:divBdr>
                        </w:div>
                        <w:div w:id="764574585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4" w:color="32D7C0"/>
                            <w:left w:val="single" w:sz="6" w:space="15" w:color="32D7C0"/>
                            <w:bottom w:val="single" w:sz="6" w:space="5" w:color="32D7C0"/>
                            <w:right w:val="single" w:sz="6" w:space="15" w:color="32D7C0"/>
                          </w:divBdr>
                        </w:div>
                        <w:div w:id="764574624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4" w:color="32D7C0"/>
                            <w:left w:val="single" w:sz="6" w:space="15" w:color="32D7C0"/>
                            <w:bottom w:val="single" w:sz="6" w:space="5" w:color="32D7C0"/>
                            <w:right w:val="single" w:sz="6" w:space="15" w:color="32D7C0"/>
                          </w:divBdr>
                        </w:div>
                        <w:div w:id="764574679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4" w:color="32D7C0"/>
                            <w:left w:val="single" w:sz="6" w:space="15" w:color="32D7C0"/>
                            <w:bottom w:val="single" w:sz="6" w:space="5" w:color="32D7C0"/>
                            <w:right w:val="single" w:sz="6" w:space="15" w:color="32D7C0"/>
                          </w:divBdr>
                        </w:div>
                      </w:divsChild>
                    </w:div>
                    <w:div w:id="764574723">
                      <w:marLeft w:val="0"/>
                      <w:marRight w:val="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4574697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4574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57448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467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574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57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74473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574603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574508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57452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574610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57462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57469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4574479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4574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57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74716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57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574523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574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574519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764574557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4574576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764574512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4574588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764574704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6457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574544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764574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4574629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764574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4574682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0" w:color="32D7C0"/>
                                <w:left w:val="single" w:sz="6" w:space="0" w:color="32D7C0"/>
                                <w:bottom w:val="single" w:sz="6" w:space="0" w:color="32D7C0"/>
                                <w:right w:val="single" w:sz="6" w:space="11" w:color="32D7C0"/>
                              </w:divBdr>
                              <w:divsChild>
                                <w:div w:id="76457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64574728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459</TotalTime>
  <Pages>15</Pages>
  <Words>5497</Words>
  <Characters>31335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Пикалов</dc:creator>
  <cp:keywords/>
  <dc:description/>
  <cp:lastModifiedBy>Леново</cp:lastModifiedBy>
  <cp:revision>13</cp:revision>
  <dcterms:created xsi:type="dcterms:W3CDTF">2024-12-22T04:15:00Z</dcterms:created>
  <dcterms:modified xsi:type="dcterms:W3CDTF">2025-04-12T14:04:00Z</dcterms:modified>
</cp:coreProperties>
</file>